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809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22"/>
        <w:gridCol w:w="3687"/>
      </w:tblGrid>
      <w:tr w:rsidR="00457FFE" w:rsidTr="00F4083F">
        <w:trPr>
          <w:trHeight w:val="1588"/>
        </w:trPr>
        <w:tc>
          <w:tcPr>
            <w:tcW w:w="6122" w:type="dxa"/>
          </w:tcPr>
          <w:p w:rsidR="006E7AC6" w:rsidRPr="00596084" w:rsidRDefault="006E7AC6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 w:val="restart"/>
          </w:tcPr>
          <w:p w:rsidR="00457FFE" w:rsidRPr="008346E1" w:rsidRDefault="00457FFE" w:rsidP="006E7AC6">
            <w:pPr>
              <w:widowControl w:val="0"/>
              <w:spacing w:line="200" w:lineRule="exact"/>
              <w:rPr>
                <w:szCs w:val="17"/>
              </w:rPr>
            </w:pPr>
          </w:p>
          <w:p w:rsidR="00AD4320" w:rsidRPr="008346E1" w:rsidRDefault="00AD4320" w:rsidP="006E7AC6">
            <w:pPr>
              <w:widowControl w:val="0"/>
              <w:spacing w:line="200" w:lineRule="exact"/>
              <w:rPr>
                <w:szCs w:val="17"/>
              </w:rPr>
            </w:pPr>
          </w:p>
          <w:p w:rsidR="00CA3BCA" w:rsidRPr="008346E1" w:rsidRDefault="00CA3BCA" w:rsidP="00CA3BCA">
            <w:pPr>
              <w:widowControl w:val="0"/>
              <w:spacing w:line="100" w:lineRule="exact"/>
              <w:rPr>
                <w:sz w:val="8"/>
                <w:szCs w:val="8"/>
              </w:rPr>
            </w:pPr>
            <w:r w:rsidRPr="008346E1">
              <w:rPr>
                <w:sz w:val="8"/>
                <w:szCs w:val="8"/>
              </w:rPr>
              <w:t xml:space="preserve"> </w:t>
            </w:r>
            <w:r w:rsidRPr="008346E1">
              <w:rPr>
                <w:vanish/>
                <w:sz w:val="8"/>
                <w:szCs w:val="8"/>
              </w:rPr>
              <w:t>nicht löschen</w:t>
            </w:r>
            <w:r w:rsidRPr="008346E1">
              <w:rPr>
                <w:sz w:val="8"/>
                <w:szCs w:val="8"/>
              </w:rPr>
              <w:t xml:space="preserve"> </w:t>
            </w:r>
          </w:p>
          <w:p w:rsidR="00CA3BCA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Tiefbauamt</w:t>
            </w:r>
          </w:p>
          <w:p w:rsidR="00A0392B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proofErr w:type="spellStart"/>
            <w:r>
              <w:rPr>
                <w:szCs w:val="17"/>
              </w:rPr>
              <w:t>Lämmlisbrunnenstrasse</w:t>
            </w:r>
            <w:proofErr w:type="spellEnd"/>
            <w:r>
              <w:rPr>
                <w:szCs w:val="17"/>
              </w:rPr>
              <w:t xml:space="preserve"> 54</w:t>
            </w:r>
          </w:p>
          <w:p w:rsidR="00A0392B" w:rsidRPr="008346E1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9001 </w:t>
            </w:r>
            <w:proofErr w:type="spellStart"/>
            <w:r>
              <w:rPr>
                <w:szCs w:val="17"/>
              </w:rPr>
              <w:t>St.Gallen</w:t>
            </w:r>
            <w:proofErr w:type="spellEnd"/>
          </w:p>
          <w:p w:rsidR="00CA3BCA" w:rsidRPr="008346E1" w:rsidRDefault="00CA3BCA" w:rsidP="00CA3BCA">
            <w:pPr>
              <w:widowControl w:val="0"/>
              <w:spacing w:line="200" w:lineRule="exact"/>
              <w:rPr>
                <w:szCs w:val="17"/>
              </w:rPr>
            </w:pPr>
            <w:r w:rsidRPr="008346E1">
              <w:rPr>
                <w:szCs w:val="17"/>
              </w:rPr>
              <w:t xml:space="preserve">T </w:t>
            </w:r>
            <w:r w:rsidR="00A0392B">
              <w:rPr>
                <w:szCs w:val="17"/>
              </w:rPr>
              <w:t>058 229 30 34</w:t>
            </w:r>
          </w:p>
        </w:tc>
      </w:tr>
      <w:tr w:rsidR="00457FFE" w:rsidTr="00F4083F">
        <w:trPr>
          <w:trHeight w:hRule="exact" w:val="737"/>
        </w:trPr>
        <w:tc>
          <w:tcPr>
            <w:tcW w:w="6122" w:type="dxa"/>
          </w:tcPr>
          <w:p w:rsidR="00CA3BCA" w:rsidRPr="00596084" w:rsidRDefault="00CA3BCA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/>
          </w:tcPr>
          <w:p w:rsidR="00457FFE" w:rsidRDefault="00457FFE" w:rsidP="006E7AC6">
            <w:pPr>
              <w:widowControl w:val="0"/>
              <w:spacing w:line="200" w:lineRule="exact"/>
            </w:pPr>
          </w:p>
        </w:tc>
      </w:tr>
    </w:tbl>
    <w:p w:rsidR="005D0669" w:rsidRDefault="000F5F8F" w:rsidP="00D979EE">
      <w:proofErr w:type="spellStart"/>
      <w:r>
        <w:t>St.Gallen</w:t>
      </w:r>
      <w:proofErr w:type="spellEnd"/>
      <w:r w:rsidR="006E7AC6">
        <w:t xml:space="preserve">, </w:t>
      </w:r>
      <w:r w:rsidR="008B7833">
        <w:t>4. Oktober</w:t>
      </w:r>
      <w:r w:rsidR="008922F0">
        <w:t xml:space="preserve"> 2021</w:t>
      </w:r>
    </w:p>
    <w:p w:rsidR="0070407C" w:rsidRDefault="0070407C" w:rsidP="00A501BC"/>
    <w:p w:rsidR="0062691E" w:rsidRDefault="0062691E" w:rsidP="00A501BC"/>
    <w:p w:rsidR="001D0464" w:rsidRDefault="001D0464" w:rsidP="00A501BC"/>
    <w:p w:rsidR="00CA3BCA" w:rsidRDefault="00CA3BCA" w:rsidP="00A501BC"/>
    <w:p w:rsidR="001D0464" w:rsidRPr="002849B3" w:rsidRDefault="00BC211B" w:rsidP="00A501BC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Personalangaben und Referenzen</w:t>
      </w:r>
    </w:p>
    <w:p w:rsidR="001D0464" w:rsidRDefault="001D0464" w:rsidP="008F3057"/>
    <w:p w:rsidR="00BC211B" w:rsidRDefault="00BC211B" w:rsidP="00A501BC"/>
    <w:p w:rsidR="00E54C54" w:rsidRDefault="00E54C54" w:rsidP="008F3057"/>
    <w:p w:rsidR="008F3057" w:rsidRDefault="008F3057" w:rsidP="008F3057"/>
    <w:p w:rsidR="008F3057" w:rsidRDefault="008F3057" w:rsidP="008F3057"/>
    <w:p w:rsidR="00E54C54" w:rsidRDefault="00E54C54" w:rsidP="00E54C54"/>
    <w:p w:rsidR="00E54C54" w:rsidRDefault="00E54C54" w:rsidP="00E54C54"/>
    <w:p w:rsidR="00E54C54" w:rsidRDefault="00E54C54" w:rsidP="00E54C54"/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Gemeinde</w:t>
      </w:r>
      <w:r>
        <w:tab/>
      </w:r>
      <w:r w:rsidR="000D0EA5">
        <w:t xml:space="preserve">Bad </w:t>
      </w:r>
      <w:proofErr w:type="spellStart"/>
      <w:r w:rsidR="000D0EA5">
        <w:t>Ragaz</w:t>
      </w:r>
      <w:proofErr w:type="spellEnd"/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Kantonsstrasse</w:t>
      </w:r>
      <w:r w:rsidR="000F5F8F">
        <w:t xml:space="preserve"> </w:t>
      </w:r>
      <w:bookmarkStart w:id="0" w:name="KSNr"/>
      <w:r w:rsidR="000F5F8F">
        <w:t>Nr.</w:t>
      </w:r>
      <w:r w:rsidR="000F5F8F">
        <w:tab/>
      </w:r>
      <w:bookmarkEnd w:id="0"/>
      <w:r w:rsidR="000D0EA5">
        <w:t>76</w:t>
      </w:r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Objekt</w:t>
      </w:r>
      <w:r>
        <w:tab/>
      </w:r>
      <w:r w:rsidR="000D0EA5">
        <w:t xml:space="preserve">Stützbauwerk </w:t>
      </w:r>
      <w:proofErr w:type="spellStart"/>
      <w:r w:rsidR="000D0EA5">
        <w:t>Valurrank</w:t>
      </w:r>
      <w:proofErr w:type="spellEnd"/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Objekt-Nr.</w:t>
      </w:r>
      <w:r>
        <w:tab/>
      </w:r>
      <w:r w:rsidR="000D0EA5">
        <w:t>B36.2.076.010</w:t>
      </w:r>
    </w:p>
    <w:p w:rsidR="00E54C54" w:rsidRDefault="00E54C54">
      <w:r>
        <w:br w:type="page"/>
      </w:r>
    </w:p>
    <w:p w:rsidR="00F7526F" w:rsidRDefault="00F7526F" w:rsidP="00513F03">
      <w:pPr>
        <w:pStyle w:val="Verzeichnis1"/>
      </w:pPr>
      <w:r>
        <w:lastRenderedPageBreak/>
        <w:t>Inhaltsverzeichnis</w:t>
      </w:r>
    </w:p>
    <w:p w:rsidR="00021048" w:rsidRDefault="003C0103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fldChar w:fldCharType="begin"/>
      </w:r>
      <w:r w:rsidR="00F7526F">
        <w:instrText xml:space="preserve"> TOC \o "1-2" \u </w:instrText>
      </w:r>
      <w:r>
        <w:fldChar w:fldCharType="separate"/>
      </w:r>
      <w:bookmarkStart w:id="1" w:name="_GoBack"/>
      <w:bookmarkEnd w:id="1"/>
      <w:r w:rsidR="00021048">
        <w:rPr>
          <w:noProof/>
        </w:rPr>
        <w:t>A</w:t>
      </w:r>
      <w:r w:rsidR="00021048">
        <w:rPr>
          <w:rFonts w:asciiTheme="minorHAnsi" w:hAnsiTheme="minorHAnsi"/>
          <w:b w:val="0"/>
          <w:noProof/>
          <w:sz w:val="22"/>
          <w:szCs w:val="22"/>
        </w:rPr>
        <w:tab/>
      </w:r>
      <w:r w:rsidR="00021048">
        <w:rPr>
          <w:noProof/>
        </w:rPr>
        <w:t>Angaben über den Bewerber</w:t>
      </w:r>
      <w:r w:rsidR="00021048">
        <w:rPr>
          <w:noProof/>
        </w:rPr>
        <w:tab/>
      </w:r>
      <w:r w:rsidR="00021048">
        <w:rPr>
          <w:noProof/>
        </w:rPr>
        <w:fldChar w:fldCharType="begin"/>
      </w:r>
      <w:r w:rsidR="00021048">
        <w:rPr>
          <w:noProof/>
        </w:rPr>
        <w:instrText xml:space="preserve"> PAGEREF _Toc83046040 \h </w:instrText>
      </w:r>
      <w:r w:rsidR="00021048">
        <w:rPr>
          <w:noProof/>
        </w:rPr>
      </w:r>
      <w:r w:rsidR="00021048">
        <w:rPr>
          <w:noProof/>
        </w:rPr>
        <w:fldChar w:fldCharType="separate"/>
      </w:r>
      <w:r w:rsidR="00021048">
        <w:rPr>
          <w:noProof/>
        </w:rPr>
        <w:t>3</w:t>
      </w:r>
      <w:r w:rsidR="00021048">
        <w:rPr>
          <w:noProof/>
        </w:rPr>
        <w:fldChar w:fldCharType="end"/>
      </w:r>
    </w:p>
    <w:p w:rsidR="00021048" w:rsidRDefault="00021048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Beteiligte Unternehmen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21048" w:rsidRDefault="00021048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Schlüsselpersonen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21048" w:rsidRDefault="00021048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B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Objekt- und aufgabenbezogene Referenzen des Bewerbers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021048" w:rsidRDefault="00021048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B.1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Referenzen der Ingenieurunternehmen oder INGE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021048" w:rsidRDefault="00021048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C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Personalangaben und Referenzen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021048" w:rsidRDefault="00021048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Projektleiter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021048" w:rsidRDefault="00021048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Fachplaner «Kunstbauten»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021048" w:rsidRDefault="00021048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C.3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Bauleiter «Kunstbauten»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021048" w:rsidRDefault="00021048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C.4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Fachplaner «Geologie/Geotechnik»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_Toc83046049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2849B3" w:rsidRDefault="003C0103">
      <w:r>
        <w:fldChar w:fldCharType="end"/>
      </w:r>
    </w:p>
    <w:p w:rsidR="002849B3" w:rsidRPr="002849B3" w:rsidRDefault="002849B3" w:rsidP="002849B3">
      <w:r w:rsidRPr="002849B3">
        <w:rPr>
          <w:i/>
          <w:vanish/>
          <w:color w:val="FF0000"/>
        </w:rPr>
        <w:t>(mit Rechtsklick "Felder aktualisieren"; auf Tabulatoren achten)</w:t>
      </w:r>
    </w:p>
    <w:p w:rsidR="00A53309" w:rsidRDefault="00A53309">
      <w:r>
        <w:br w:type="page"/>
      </w:r>
    </w:p>
    <w:p w:rsidR="00E54C54" w:rsidRDefault="00A53309" w:rsidP="00392BA1">
      <w:pPr>
        <w:pStyle w:val="berschrift1"/>
      </w:pPr>
      <w:bookmarkStart w:id="2" w:name="_Toc234889388"/>
      <w:bookmarkStart w:id="3" w:name="_Toc83046040"/>
      <w:r w:rsidRPr="00A53309">
        <w:lastRenderedPageBreak/>
        <w:t xml:space="preserve">Angaben über </w:t>
      </w:r>
      <w:bookmarkEnd w:id="2"/>
      <w:r w:rsidR="00CF4DE6">
        <w:t xml:space="preserve">den </w:t>
      </w:r>
      <w:r w:rsidR="00021048">
        <w:t>Bewerber</w:t>
      </w:r>
      <w:bookmarkEnd w:id="3"/>
    </w:p>
    <w:p w:rsidR="009334D9" w:rsidRDefault="009334D9" w:rsidP="009334D9"/>
    <w:p w:rsidR="009334D9" w:rsidRDefault="009334D9" w:rsidP="009334D9">
      <w:pPr>
        <w:pStyle w:val="berschrift2"/>
      </w:pPr>
      <w:bookmarkStart w:id="4" w:name="_Toc83046041"/>
      <w:r>
        <w:t>Beteiligte Unternehmen</w:t>
      </w:r>
      <w:bookmarkEnd w:id="4"/>
    </w:p>
    <w:p w:rsidR="009334D9" w:rsidRDefault="00875434" w:rsidP="009334D9">
      <w:r>
        <w:t>Federführende</w:t>
      </w:r>
      <w:r w:rsidR="00CF4DE6">
        <w:t>s</w:t>
      </w:r>
      <w:r>
        <w:t xml:space="preserve"> Unternehmen oder </w:t>
      </w:r>
      <w:r w:rsidR="009334D9">
        <w:t>Einzelunternehmen:</w:t>
      </w:r>
    </w:p>
    <w:p w:rsidR="00932DF7" w:rsidRDefault="00932DF7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9334D9"/>
    <w:p w:rsidR="009334D9" w:rsidRDefault="009334D9" w:rsidP="009334D9">
      <w:r>
        <w:t>Partnerunternehmen (mit Angabe der prozentualen Beteiligung):</w:t>
      </w:r>
    </w:p>
    <w:p w:rsidR="00CF7D71" w:rsidRDefault="00CF7D71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9334D9"/>
    <w:p w:rsidR="003F5EFB" w:rsidRDefault="003F5EFB">
      <w:r>
        <w:br w:type="page"/>
      </w:r>
    </w:p>
    <w:p w:rsidR="009334D9" w:rsidRDefault="00CF4DE6" w:rsidP="009334D9">
      <w:r>
        <w:lastRenderedPageBreak/>
        <w:t>Subplaner (nur bei Ingenieurausschreibungen)</w:t>
      </w:r>
      <w:r w:rsidR="009334D9">
        <w:t>:</w:t>
      </w:r>
    </w:p>
    <w:p w:rsidR="00A23C6F" w:rsidRDefault="00A23C6F" w:rsidP="000F4814">
      <w:pPr>
        <w:pStyle w:val="Aufzhlung1"/>
        <w:numPr>
          <w:ilvl w:val="0"/>
          <w:numId w:val="0"/>
        </w:numPr>
        <w:ind w:left="227" w:hanging="227"/>
      </w:pPr>
    </w:p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A23C6F" w:rsidRDefault="00A23C6F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0A34CE" w:rsidRDefault="000A34CE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p w:rsidR="003F5EFB" w:rsidRDefault="003F5EFB" w:rsidP="009334D9"/>
    <w:p w:rsidR="008E2FA6" w:rsidRDefault="008E2FA6">
      <w:r>
        <w:br w:type="page"/>
      </w:r>
    </w:p>
    <w:p w:rsidR="00A53309" w:rsidRDefault="009334D9" w:rsidP="00E54C54">
      <w:pPr>
        <w:pStyle w:val="berschrift2"/>
      </w:pPr>
      <w:bookmarkStart w:id="5" w:name="_Toc83046042"/>
      <w:r>
        <w:lastRenderedPageBreak/>
        <w:t>Schlüsselpersonen</w:t>
      </w:r>
      <w:bookmarkEnd w:id="5"/>
    </w:p>
    <w:p w:rsidR="00A53309" w:rsidRDefault="00A53309" w:rsidP="00A53309">
      <w:r>
        <w:t>Personaleinsatz:</w:t>
      </w:r>
    </w:p>
    <w:p w:rsidR="00A53309" w:rsidRDefault="00A53309" w:rsidP="00A53309">
      <w:r>
        <w:t>Die Bauherrschaft beurteilt in Bezug auf die Qualifikation die Schlüsselpersonen und deren Ausbildung und Erfahrung.</w:t>
      </w:r>
    </w:p>
    <w:p w:rsidR="00A53309" w:rsidRDefault="00A53309" w:rsidP="00A53309"/>
    <w:p w:rsidR="00A53309" w:rsidRDefault="00A53309" w:rsidP="00A53309">
      <w:r>
        <w:t>Zu bezeichnen sind:</w:t>
      </w:r>
    </w:p>
    <w:p w:rsidR="00A53309" w:rsidRDefault="00A53309" w:rsidP="00A5330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818"/>
        <w:gridCol w:w="2791"/>
        <w:gridCol w:w="2782"/>
      </w:tblGrid>
      <w:tr w:rsidR="00A53309" w:rsidRPr="00596084" w:rsidTr="00F97D24">
        <w:trPr>
          <w:trHeight w:hRule="exact" w:val="425"/>
        </w:trPr>
        <w:tc>
          <w:tcPr>
            <w:tcW w:w="2818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Funktion</w:t>
            </w:r>
          </w:p>
        </w:tc>
        <w:tc>
          <w:tcPr>
            <w:tcW w:w="2791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Name/ Vorname</w:t>
            </w:r>
          </w:p>
        </w:tc>
        <w:tc>
          <w:tcPr>
            <w:tcW w:w="2782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Firma</w:t>
            </w:r>
          </w:p>
        </w:tc>
      </w:tr>
      <w:tr w:rsidR="00A53309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7233EC" w:rsidP="00A53309">
            <w:pPr>
              <w:rPr>
                <w:sz w:val="21"/>
              </w:rPr>
            </w:pPr>
            <w:r>
              <w:t>Projekt</w:t>
            </w:r>
            <w:r w:rsidR="00F97D24">
              <w:t>leiter</w:t>
            </w:r>
            <w:r w:rsidR="00E750FE">
              <w:t xml:space="preserve"> </w:t>
            </w:r>
            <w:r w:rsidR="00E750FE" w:rsidRPr="00E750FE">
              <w:rPr>
                <w:i/>
                <w:vanish/>
                <w:color w:val="FF0000"/>
              </w:rPr>
              <w:t>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  <w:tc>
          <w:tcPr>
            <w:tcW w:w="2782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</w:tr>
      <w:tr w:rsidR="00F97D24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Default="00F97D24" w:rsidP="00F97D24">
            <w:r w:rsidRPr="00F97D24">
              <w:t>Fachplaner «</w:t>
            </w:r>
            <w:r>
              <w:t>Kunstbauten</w:t>
            </w:r>
            <w:r w:rsidRPr="00F97D24">
              <w:t>»</w:t>
            </w:r>
            <w:r w:rsidRPr="00E750FE">
              <w:rPr>
                <w:i/>
                <w:vanish/>
                <w:color w:val="FF0000"/>
              </w:rPr>
              <w:t xml:space="preserve"> 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  <w:tc>
          <w:tcPr>
            <w:tcW w:w="2782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</w:tr>
      <w:tr w:rsidR="00F97D24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Default="0077136A" w:rsidP="00F97D24">
            <w:r>
              <w:t>Bauleiter</w:t>
            </w:r>
            <w:r w:rsidR="00F97D24" w:rsidRPr="00F97D24">
              <w:t xml:space="preserve"> «</w:t>
            </w:r>
            <w:r>
              <w:t>Kunstbauten</w:t>
            </w:r>
            <w:r w:rsidR="00F97D24" w:rsidRPr="00F97D24">
              <w:t>»</w:t>
            </w:r>
            <w:r w:rsidR="00F97D24" w:rsidRPr="00E750FE">
              <w:rPr>
                <w:i/>
                <w:vanish/>
                <w:color w:val="FF0000"/>
              </w:rPr>
              <w:t xml:space="preserve"> 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  <w:tc>
          <w:tcPr>
            <w:tcW w:w="2782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</w:tr>
      <w:tr w:rsidR="00F97D24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nil"/>
            </w:tcBorders>
          </w:tcPr>
          <w:p w:rsidR="00F97D24" w:rsidRPr="00F97D24" w:rsidRDefault="00F97D24" w:rsidP="00F97D24">
            <w:r w:rsidRPr="00F97D24">
              <w:t>Fachplaner «</w:t>
            </w:r>
            <w:r>
              <w:t>Geologie/Geotechnik</w:t>
            </w:r>
            <w:r w:rsidRPr="00F97D24">
              <w:t>»</w:t>
            </w:r>
            <w:r w:rsidRPr="00E750FE">
              <w:rPr>
                <w:i/>
                <w:vanish/>
                <w:color w:val="FF0000"/>
              </w:rPr>
              <w:t xml:space="preserve"> 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nil"/>
            </w:tcBorders>
          </w:tcPr>
          <w:p w:rsidR="00F97D24" w:rsidRPr="007E4805" w:rsidRDefault="00F97D24" w:rsidP="00A53309"/>
        </w:tc>
        <w:tc>
          <w:tcPr>
            <w:tcW w:w="2782" w:type="dxa"/>
            <w:tcBorders>
              <w:top w:val="dotted" w:sz="4" w:space="0" w:color="auto"/>
              <w:bottom w:val="nil"/>
            </w:tcBorders>
          </w:tcPr>
          <w:p w:rsidR="00F97D24" w:rsidRPr="007E4805" w:rsidRDefault="00F97D24" w:rsidP="00A53309"/>
        </w:tc>
      </w:tr>
    </w:tbl>
    <w:p w:rsidR="004C57CC" w:rsidRPr="00EA11A8" w:rsidRDefault="004C57CC" w:rsidP="004C57CC">
      <w:pPr>
        <w:rPr>
          <w:b/>
        </w:rPr>
      </w:pPr>
      <w:r w:rsidRPr="00EA11A8">
        <w:rPr>
          <w:b/>
        </w:rPr>
        <w:t>Für jede der angegebenen Schlüsselpersonen ist das Formular C zwingend auszufüllen (Pe</w:t>
      </w:r>
      <w:r w:rsidR="007E4805">
        <w:rPr>
          <w:b/>
        </w:rPr>
        <w:t>rsonalangaben und Referen</w:t>
      </w:r>
      <w:r w:rsidRPr="00EA11A8">
        <w:rPr>
          <w:b/>
        </w:rPr>
        <w:t>zen).</w:t>
      </w:r>
    </w:p>
    <w:p w:rsidR="004C57CC" w:rsidRDefault="004C57CC" w:rsidP="004C57CC"/>
    <w:p w:rsidR="004C57CC" w:rsidRDefault="004C57CC" w:rsidP="004C57CC"/>
    <w:p w:rsidR="00EA11A8" w:rsidRDefault="00EA11A8" w:rsidP="00ED4E25">
      <w:pPr>
        <w:tabs>
          <w:tab w:val="left" w:pos="2835"/>
          <w:tab w:val="right" w:pos="8364"/>
        </w:tabs>
      </w:pPr>
      <w:r>
        <w:t>Beilage</w:t>
      </w:r>
    </w:p>
    <w:p w:rsidR="00A53309" w:rsidRDefault="004C57CC" w:rsidP="00EA11A8">
      <w:pPr>
        <w:pStyle w:val="Aufzhlung1"/>
        <w:tabs>
          <w:tab w:val="right" w:pos="8364"/>
        </w:tabs>
      </w:pPr>
      <w:r>
        <w:t>Organigramm</w:t>
      </w:r>
      <w:r w:rsidR="00ED4E25">
        <w:tab/>
      </w:r>
      <w:r w:rsidR="003C0103" w:rsidRPr="003B0CE1">
        <w:fldChar w:fldCharType="begin"/>
      </w:r>
      <w:r w:rsidR="003B0CE1" w:rsidRPr="003B0CE1">
        <w:instrText xml:space="preserve"> MACROBUTTON Leer </w:instrText>
      </w:r>
      <w:r w:rsidR="003B0CE1" w:rsidRPr="003B0CE1">
        <w:sym w:font="Wingdings" w:char="F0FD"/>
      </w:r>
      <w:r w:rsidR="003C0103" w:rsidRPr="003B0CE1">
        <w:fldChar w:fldCharType="end"/>
      </w:r>
    </w:p>
    <w:p w:rsidR="00ED4E25" w:rsidRDefault="00ED4E25" w:rsidP="00ED4E25">
      <w:pPr>
        <w:tabs>
          <w:tab w:val="left" w:pos="2835"/>
          <w:tab w:val="right" w:pos="8364"/>
        </w:tabs>
      </w:pPr>
    </w:p>
    <w:p w:rsidR="00ED4E25" w:rsidRDefault="00ED4E25" w:rsidP="0058157E">
      <w:pPr>
        <w:tabs>
          <w:tab w:val="left" w:pos="2835"/>
          <w:tab w:val="right" w:pos="8364"/>
        </w:tabs>
      </w:pPr>
    </w:p>
    <w:p w:rsidR="00ED4E25" w:rsidRDefault="00ED4E25">
      <w:r>
        <w:br w:type="page"/>
      </w:r>
    </w:p>
    <w:p w:rsidR="00ED4E25" w:rsidRDefault="005E4C04" w:rsidP="005E4C04">
      <w:pPr>
        <w:pStyle w:val="berschrift1"/>
      </w:pPr>
      <w:bookmarkStart w:id="6" w:name="_Toc83046043"/>
      <w:r w:rsidRPr="005E4C04">
        <w:lastRenderedPageBreak/>
        <w:t>Objekt- und aufgabenbezogene Referenzen des Bewerbers</w:t>
      </w:r>
      <w:bookmarkEnd w:id="6"/>
    </w:p>
    <w:p w:rsidR="005E4C04" w:rsidRDefault="005E4C04" w:rsidP="005E4C04"/>
    <w:p w:rsidR="005E4C04" w:rsidRDefault="005E4C04" w:rsidP="005E4C04">
      <w:r>
        <w:t>Im folgenden Formular sind Referenzen des Bewerbers</w:t>
      </w:r>
      <w:r w:rsidR="003B0CE1" w:rsidRPr="003B0CE1">
        <w:t xml:space="preserve"> </w:t>
      </w:r>
      <w:r w:rsidR="003B0CE1">
        <w:t>anzugeben.</w:t>
      </w:r>
      <w:r>
        <w:t xml:space="preserve"> </w:t>
      </w:r>
      <w:r w:rsidR="003B0CE1">
        <w:t xml:space="preserve">Es </w:t>
      </w:r>
      <w:r w:rsidR="003B0CE1" w:rsidRPr="003B0CE1">
        <w:t>sind</w:t>
      </w:r>
      <w:r w:rsidR="003B0CE1" w:rsidRPr="003B0CE1">
        <w:rPr>
          <w:b/>
        </w:rPr>
        <w:t xml:space="preserve"> im Maximum drei Referenzobjekte</w:t>
      </w:r>
      <w:r w:rsidR="003B0CE1">
        <w:t xml:space="preserve"> anzugeben. Für die objekt- und aufgabenbezogenen Referenzen des Bewerbers ist das </w:t>
      </w:r>
      <w:r w:rsidR="003B0CE1" w:rsidRPr="003B0CE1">
        <w:rPr>
          <w:b/>
        </w:rPr>
        <w:t>folgende Formular zwingend auszufüllen</w:t>
      </w:r>
      <w:r w:rsidR="003B0CE1">
        <w:t>.</w:t>
      </w:r>
    </w:p>
    <w:p w:rsidR="005E4C04" w:rsidRDefault="005E4C04" w:rsidP="005E4C04"/>
    <w:p w:rsidR="003B0CE1" w:rsidRDefault="003B0CE1" w:rsidP="005E4C04"/>
    <w:p w:rsidR="003B0CE1" w:rsidRDefault="003B0CE1" w:rsidP="005E4C04"/>
    <w:p w:rsidR="003B0CE1" w:rsidRDefault="003B0CE1" w:rsidP="0011001B">
      <w:r w:rsidRPr="0011001B">
        <w:t>Die Referenzen werden</w:t>
      </w:r>
      <w:r w:rsidR="00050CAA">
        <w:t xml:space="preserve"> vor allem</w:t>
      </w:r>
      <w:r w:rsidRPr="0011001B">
        <w:t xml:space="preserve"> hinsichtlich Erfüllung folgender Anforderungen bewertet:</w:t>
      </w:r>
    </w:p>
    <w:p w:rsidR="00DC03BA" w:rsidRPr="0011001B" w:rsidRDefault="00DC03BA" w:rsidP="0011001B"/>
    <w:p w:rsidR="003B0CE1" w:rsidRDefault="003B0CE1" w:rsidP="0011001B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:rsidR="003B0CE1" w:rsidRDefault="00F561F0" w:rsidP="0011001B">
      <w:pPr>
        <w:pStyle w:val="Aufzhlung1"/>
      </w:pPr>
      <w:r>
        <w:t>Möglichst ähnliche Funktion ausgeübt, wie in den angebotenen Arbeiten</w:t>
      </w:r>
    </w:p>
    <w:p w:rsidR="00F561F0" w:rsidRDefault="00F561F0" w:rsidP="0011001B">
      <w:pPr>
        <w:pStyle w:val="Aufzhlung1"/>
      </w:pPr>
      <w:r>
        <w:t xml:space="preserve">Referenzen ab </w:t>
      </w:r>
      <w:r w:rsidR="00716A22">
        <w:t>2005</w:t>
      </w:r>
    </w:p>
    <w:p w:rsidR="00F561F0" w:rsidRDefault="00F561F0" w:rsidP="005E4C04"/>
    <w:p w:rsidR="0011001B" w:rsidRDefault="0011001B" w:rsidP="005E4C04"/>
    <w:p w:rsidR="00F561F0" w:rsidRDefault="00F561F0" w:rsidP="005E4C04"/>
    <w:p w:rsidR="005E4C04" w:rsidRDefault="005E4C04" w:rsidP="005E4C04">
      <w:r>
        <w:t xml:space="preserve">Die Bauherrschaft </w:t>
      </w:r>
      <w:r w:rsidR="00CB5FAF">
        <w:t>kann</w:t>
      </w:r>
      <w:r>
        <w:t xml:space="preserve"> für die hier genannten Referenzobjekte ohne Benachrichtigung des Bewerbers Erkundigungen einholen.</w:t>
      </w:r>
    </w:p>
    <w:p w:rsidR="005E4C04" w:rsidRDefault="005E4C04" w:rsidP="005E4C04"/>
    <w:p w:rsidR="005E4C04" w:rsidRDefault="005E4C04" w:rsidP="005E4C04"/>
    <w:p w:rsidR="005E4C04" w:rsidRDefault="005E4C04">
      <w:r>
        <w:br w:type="page"/>
      </w:r>
    </w:p>
    <w:p w:rsidR="005E4C04" w:rsidRDefault="0017313C" w:rsidP="00F7526F">
      <w:pPr>
        <w:pStyle w:val="berschrift2"/>
      </w:pPr>
      <w:bookmarkStart w:id="7" w:name="_Toc83046044"/>
      <w:r>
        <w:lastRenderedPageBreak/>
        <w:t>R</w:t>
      </w:r>
      <w:r w:rsidR="00342101">
        <w:t>eferenzen</w:t>
      </w:r>
      <w:r w:rsidR="005E4C04">
        <w:t xml:space="preserve"> </w:t>
      </w:r>
      <w:r>
        <w:t>der Ingenieurunternehmen oder INGE</w:t>
      </w:r>
      <w:bookmarkEnd w:id="7"/>
    </w:p>
    <w:tbl>
      <w:tblPr>
        <w:tblStyle w:val="Tabellenraster"/>
        <w:tblW w:w="8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588"/>
        <w:gridCol w:w="5670"/>
      </w:tblGrid>
      <w:tr w:rsidR="003B2364" w:rsidTr="00214652">
        <w:trPr>
          <w:trHeight w:hRule="exact" w:val="113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3B2364" w:rsidRPr="003B2364" w:rsidRDefault="003B2364" w:rsidP="002C65AE">
            <w:pPr>
              <w:rPr>
                <w:sz w:val="8"/>
                <w:szCs w:val="8"/>
              </w:rPr>
            </w:pPr>
          </w:p>
        </w:tc>
      </w:tr>
      <w:tr w:rsidR="00CF547F" w:rsidTr="00214652">
        <w:tblPrEx>
          <w:tblBorders>
            <w:top w:val="single" w:sz="36" w:space="0" w:color="808080" w:themeColor="background1" w:themeShade="80"/>
          </w:tblBorders>
        </w:tblPrEx>
        <w:trPr>
          <w:trHeight w:hRule="exact" w:val="57"/>
        </w:trPr>
        <w:tc>
          <w:tcPr>
            <w:tcW w:w="8392" w:type="dxa"/>
            <w:gridSpan w:val="3"/>
            <w:tcBorders>
              <w:top w:val="single" w:sz="36" w:space="0" w:color="808080" w:themeColor="background1" w:themeShade="80"/>
            </w:tcBorders>
          </w:tcPr>
          <w:p w:rsidR="00CF547F" w:rsidRPr="003B2364" w:rsidRDefault="00CF547F" w:rsidP="002C65AE">
            <w:pPr>
              <w:rPr>
                <w:sz w:val="8"/>
                <w:szCs w:val="8"/>
              </w:rPr>
            </w:pPr>
          </w:p>
        </w:tc>
      </w:tr>
      <w:tr w:rsidR="003B2364" w:rsidTr="00214652">
        <w:trPr>
          <w:trHeight w:val="425"/>
        </w:trPr>
        <w:tc>
          <w:tcPr>
            <w:tcW w:w="2722" w:type="dxa"/>
            <w:gridSpan w:val="2"/>
          </w:tcPr>
          <w:p w:rsidR="003B2364" w:rsidRPr="00130F1C" w:rsidRDefault="003B2364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- 1 - </w:t>
            </w:r>
          </w:p>
        </w:tc>
        <w:tc>
          <w:tcPr>
            <w:tcW w:w="5670" w:type="dxa"/>
          </w:tcPr>
          <w:p w:rsidR="003B2364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130F1C" w:rsidRDefault="00130F1C" w:rsidP="00F21D71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:rsidTr="00214652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4A71F0" w:rsidRPr="004A71F0" w:rsidRDefault="004A71F0" w:rsidP="002C65AE">
            <w:pPr>
              <w:rPr>
                <w:sz w:val="8"/>
                <w:szCs w:val="8"/>
              </w:rPr>
            </w:pPr>
          </w:p>
        </w:tc>
      </w:tr>
      <w:tr w:rsidR="00130F1C" w:rsidTr="00214652">
        <w:trPr>
          <w:trHeight w:val="284"/>
        </w:trPr>
        <w:tc>
          <w:tcPr>
            <w:tcW w:w="2722" w:type="dxa"/>
            <w:gridSpan w:val="2"/>
          </w:tcPr>
          <w:p w:rsidR="00130F1C" w:rsidRDefault="00130F1C" w:rsidP="00F21D71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 w:val="restart"/>
          </w:tcPr>
          <w:p w:rsidR="00130F1C" w:rsidRDefault="00130F1C" w:rsidP="00F21D71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/>
          </w:tcPr>
          <w:p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/>
          </w:tcPr>
          <w:p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RPr="00130F1C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130F1C" w:rsidRPr="00130F1C" w:rsidTr="00214652">
        <w:trPr>
          <w:trHeight w:hRule="exact" w:val="57"/>
        </w:trPr>
        <w:tc>
          <w:tcPr>
            <w:tcW w:w="8392" w:type="dxa"/>
            <w:gridSpan w:val="3"/>
          </w:tcPr>
          <w:p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214652" w:rsidTr="00214652">
        <w:trPr>
          <w:trHeight w:val="851"/>
        </w:trPr>
        <w:tc>
          <w:tcPr>
            <w:tcW w:w="2722" w:type="dxa"/>
            <w:gridSpan w:val="2"/>
          </w:tcPr>
          <w:p w:rsidR="00214652" w:rsidRDefault="00214652" w:rsidP="00F21D71">
            <w:pPr>
              <w:spacing w:line="200" w:lineRule="exact"/>
            </w:pPr>
            <w:r>
              <w:t>Leistungen am Objekt</w:t>
            </w:r>
          </w:p>
          <w:bookmarkStart w:id="8" w:name="Text15"/>
          <w:p w:rsidR="00214652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8"/>
          </w:p>
          <w:bookmarkStart w:id="9" w:name="Text16"/>
          <w:p w:rsidR="00E750FE" w:rsidRPr="00342101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9"/>
          </w:p>
        </w:tc>
        <w:tc>
          <w:tcPr>
            <w:tcW w:w="5670" w:type="dxa"/>
          </w:tcPr>
          <w:p w:rsidR="00214652" w:rsidRDefault="00214652" w:rsidP="00F21D71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30F1C" w:rsidTr="00214652">
        <w:trPr>
          <w:trHeight w:val="851"/>
        </w:trPr>
        <w:tc>
          <w:tcPr>
            <w:tcW w:w="2722" w:type="dxa"/>
            <w:gridSpan w:val="2"/>
          </w:tcPr>
          <w:p w:rsidR="00130F1C" w:rsidRDefault="00D87575" w:rsidP="00F21D71">
            <w:pPr>
              <w:spacing w:line="200" w:lineRule="exact"/>
            </w:pPr>
            <w:r>
              <w:t>Funktion im Projekt</w:t>
            </w:r>
          </w:p>
          <w:bookmarkStart w:id="10" w:name="Text17"/>
          <w:p w:rsidR="00342101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(z.B. in ARGE ausgeführt, zu 100 % für Baumeisterarbeiten zuständig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ARGE ausgeführt, zu 100 % für Baumeisterarbeiten zuständig)</w:t>
            </w:r>
            <w:r>
              <w:rPr>
                <w:i/>
              </w:rPr>
              <w:fldChar w:fldCharType="end"/>
            </w:r>
            <w:bookmarkEnd w:id="10"/>
          </w:p>
          <w:bookmarkStart w:id="11" w:name="Text18"/>
          <w:p w:rsidR="00E750FE" w:rsidRPr="00342101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(z.B. in INGE ausgeführt, Federführung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INGE ausgeführt, Federführung)</w:t>
            </w:r>
            <w:r>
              <w:rPr>
                <w:i/>
              </w:rPr>
              <w:fldChar w:fldCharType="end"/>
            </w:r>
            <w:bookmarkEnd w:id="11"/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1701"/>
        </w:trPr>
        <w:tc>
          <w:tcPr>
            <w:tcW w:w="2722" w:type="dxa"/>
            <w:gridSpan w:val="2"/>
          </w:tcPr>
          <w:p w:rsidR="00D87575" w:rsidRDefault="004F6C23" w:rsidP="00F21D71">
            <w:pPr>
              <w:spacing w:line="200" w:lineRule="exact"/>
            </w:pPr>
            <w:r>
              <w:t>Beschrieb des Objekt</w:t>
            </w:r>
            <w:r w:rsidR="00D87575">
              <w:t>s</w:t>
            </w:r>
          </w:p>
          <w:p w:rsidR="00342101" w:rsidRPr="00D87575" w:rsidRDefault="00C538A9" w:rsidP="00F21D71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(Hauptabmessungen</w:t>
            </w:r>
            <w:r w:rsidR="00D87575" w:rsidRPr="00D87575">
              <w:rPr>
                <w:i/>
              </w:rPr>
              <w:t>, Details zu Bauwerksart,</w:t>
            </w:r>
            <w:r w:rsidRPr="00D87575">
              <w:rPr>
                <w:i/>
              </w:rPr>
              <w:t xml:space="preserve"> usw.)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214652">
        <w:trPr>
          <w:trHeight w:val="284"/>
        </w:trPr>
        <w:tc>
          <w:tcPr>
            <w:tcW w:w="2722" w:type="dxa"/>
            <w:gridSpan w:val="2"/>
          </w:tcPr>
          <w:p w:rsidR="00C538A9" w:rsidRDefault="00C538A9" w:rsidP="00F21D71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214652">
        <w:trPr>
          <w:trHeight w:val="1134"/>
        </w:trPr>
        <w:tc>
          <w:tcPr>
            <w:tcW w:w="2722" w:type="dxa"/>
            <w:gridSpan w:val="2"/>
          </w:tcPr>
          <w:p w:rsidR="00C538A9" w:rsidRDefault="00C538A9" w:rsidP="00F21D71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BC3699">
        <w:trPr>
          <w:trHeight w:val="3317"/>
        </w:trPr>
        <w:tc>
          <w:tcPr>
            <w:tcW w:w="2722" w:type="dxa"/>
            <w:gridSpan w:val="2"/>
          </w:tcPr>
          <w:p w:rsidR="00C538A9" w:rsidRDefault="00342101" w:rsidP="00F21D71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="00C538A9" w:rsidRPr="00C538A9">
              <w:t>Besonderheiten</w:t>
            </w:r>
            <w:r>
              <w:t xml:space="preserve"> der Referenz</w:t>
            </w:r>
            <w:r w:rsidR="00C538A9" w:rsidRPr="00C538A9">
              <w:t xml:space="preserve"> / Bemerkungen</w:t>
            </w:r>
            <w:r>
              <w:t xml:space="preserve"> /</w:t>
            </w:r>
            <w:r w:rsidR="00C538A9"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2C65AE">
            <w:pPr>
              <w:rPr>
                <w:sz w:val="8"/>
                <w:szCs w:val="8"/>
              </w:rPr>
            </w:pPr>
          </w:p>
        </w:tc>
      </w:tr>
      <w:tr w:rsidR="004A71F0" w:rsidTr="00123B4A">
        <w:tblPrEx>
          <w:tblBorders>
            <w:top w:val="single" w:sz="36" w:space="0" w:color="808080" w:themeColor="background1" w:themeShade="80"/>
          </w:tblBorders>
        </w:tblPrEx>
        <w:trPr>
          <w:trHeight w:hRule="exact" w:val="113"/>
        </w:trPr>
        <w:tc>
          <w:tcPr>
            <w:tcW w:w="8392" w:type="dxa"/>
            <w:gridSpan w:val="3"/>
          </w:tcPr>
          <w:p w:rsidR="004A71F0" w:rsidRPr="003B2364" w:rsidRDefault="004A71F0" w:rsidP="00E750FE">
            <w:pPr>
              <w:pageBreakBefore/>
              <w:rPr>
                <w:sz w:val="8"/>
                <w:szCs w:val="8"/>
              </w:rPr>
            </w:pPr>
          </w:p>
        </w:tc>
      </w:tr>
      <w:tr w:rsidR="004A71F0" w:rsidTr="00123B4A">
        <w:trPr>
          <w:trHeight w:val="425"/>
        </w:trPr>
        <w:tc>
          <w:tcPr>
            <w:tcW w:w="2722" w:type="dxa"/>
            <w:gridSpan w:val="2"/>
          </w:tcPr>
          <w:p w:rsidR="004A71F0" w:rsidRPr="00130F1C" w:rsidRDefault="004A71F0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</w:tcPr>
          <w:p w:rsidR="004A71F0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4A71F0" w:rsidRDefault="004A71F0" w:rsidP="00BC3699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:rsidTr="00123B4A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4A71F0" w:rsidRPr="004A71F0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 w:val="restart"/>
          </w:tcPr>
          <w:p w:rsidR="004A71F0" w:rsidRDefault="004A71F0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/>
          </w:tcPr>
          <w:p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/>
          </w:tcPr>
          <w:p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130F1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:rsidRPr="00130F1C" w:rsidTr="00123B4A">
        <w:trPr>
          <w:trHeight w:hRule="exact" w:val="57"/>
        </w:trPr>
        <w:tc>
          <w:tcPr>
            <w:tcW w:w="8392" w:type="dxa"/>
            <w:gridSpan w:val="3"/>
          </w:tcPr>
          <w:p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F67D60" w:rsidTr="00F67D60">
        <w:trPr>
          <w:trHeight w:val="85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Leistungen am Objekt</w:t>
            </w:r>
          </w:p>
          <w:bookmarkStart w:id="12" w:name="Text21"/>
          <w:p w:rsidR="00F67D60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12"/>
          </w:p>
          <w:bookmarkStart w:id="13" w:name="Text19"/>
          <w:p w:rsidR="00E750F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13"/>
          </w:p>
        </w:tc>
        <w:tc>
          <w:tcPr>
            <w:tcW w:w="5670" w:type="dxa"/>
          </w:tcPr>
          <w:p w:rsidR="00F67D60" w:rsidRDefault="00F67D60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4A71F0" w:rsidTr="00F67D60">
        <w:trPr>
          <w:trHeight w:val="85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Funktion im Projekt</w:t>
            </w:r>
          </w:p>
          <w:bookmarkStart w:id="14" w:name="Text24"/>
          <w:p w:rsidR="004A71F0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(z.B. in ARGE ausgeführt, zu 100 % für Baumeisterarbeiten zuständig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ARGE ausgeführt, zu 100 % für Baumeisterarbeiten zuständig)</w:t>
            </w:r>
            <w:r>
              <w:rPr>
                <w:i/>
              </w:rPr>
              <w:fldChar w:fldCharType="end"/>
            </w:r>
            <w:bookmarkEnd w:id="14"/>
          </w:p>
          <w:bookmarkStart w:id="15" w:name="Text25"/>
          <w:p w:rsidR="00E750FE" w:rsidRPr="00E750FE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(z.B. in INGE ausgeführt, Federführung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INGE ausgeführt, Federführung)</w:t>
            </w:r>
            <w:r>
              <w:rPr>
                <w:i/>
              </w:rPr>
              <w:fldChar w:fldCharType="end"/>
            </w:r>
            <w:bookmarkEnd w:id="15"/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F67D60">
        <w:trPr>
          <w:trHeight w:val="170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Beschrieb des Objekts</w:t>
            </w:r>
          </w:p>
          <w:p w:rsidR="004A71F0" w:rsidRDefault="00F67D60" w:rsidP="00BC3699">
            <w:pPr>
              <w:spacing w:line="200" w:lineRule="exact"/>
            </w:pPr>
            <w:r w:rsidRPr="00D87575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F67D60">
        <w:trPr>
          <w:trHeight w:val="113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BC3699">
        <w:trPr>
          <w:trHeight w:val="3856"/>
        </w:trPr>
        <w:tc>
          <w:tcPr>
            <w:tcW w:w="2722" w:type="dxa"/>
            <w:gridSpan w:val="2"/>
          </w:tcPr>
          <w:p w:rsidR="004A71F0" w:rsidRDefault="00F67D60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4A71F0">
            <w:pPr>
              <w:rPr>
                <w:sz w:val="8"/>
                <w:szCs w:val="8"/>
              </w:rPr>
            </w:pPr>
          </w:p>
        </w:tc>
      </w:tr>
      <w:tr w:rsidR="0079453C" w:rsidTr="00123B4A">
        <w:tblPrEx>
          <w:tblBorders>
            <w:top w:val="single" w:sz="36" w:space="0" w:color="808080" w:themeColor="background1" w:themeShade="80"/>
          </w:tblBorders>
        </w:tblPrEx>
        <w:trPr>
          <w:trHeight w:hRule="exact" w:val="113"/>
        </w:trPr>
        <w:tc>
          <w:tcPr>
            <w:tcW w:w="8392" w:type="dxa"/>
            <w:gridSpan w:val="3"/>
          </w:tcPr>
          <w:p w:rsidR="0079453C" w:rsidRPr="003B2364" w:rsidRDefault="0079453C" w:rsidP="00E750FE">
            <w:pPr>
              <w:pageBreakBefore/>
              <w:rPr>
                <w:sz w:val="8"/>
                <w:szCs w:val="8"/>
              </w:rPr>
            </w:pPr>
          </w:p>
        </w:tc>
      </w:tr>
      <w:tr w:rsidR="0079453C" w:rsidTr="00123B4A">
        <w:trPr>
          <w:trHeight w:val="425"/>
        </w:trPr>
        <w:tc>
          <w:tcPr>
            <w:tcW w:w="2722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79453C" w:rsidRDefault="0079453C" w:rsidP="00BC3699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RPr="004A71F0" w:rsidTr="00123B4A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79453C" w:rsidRPr="004A71F0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Tr="00123B4A">
        <w:trPr>
          <w:trHeight w:val="284"/>
        </w:trPr>
        <w:tc>
          <w:tcPr>
            <w:tcW w:w="2722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RPr="00130F1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123B4A">
        <w:trPr>
          <w:trHeight w:hRule="exact" w:val="57"/>
        </w:trPr>
        <w:tc>
          <w:tcPr>
            <w:tcW w:w="8392" w:type="dxa"/>
            <w:gridSpan w:val="3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017A52" w:rsidTr="00B639BB">
        <w:trPr>
          <w:trHeight w:val="85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Leistungen am Objekt</w:t>
            </w:r>
          </w:p>
          <w:bookmarkStart w:id="16" w:name="Text22"/>
          <w:p w:rsidR="00017A52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16"/>
          </w:p>
          <w:bookmarkStart w:id="17" w:name="Text20"/>
          <w:p w:rsidR="00E750F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17"/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85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Funktion im Projekt</w:t>
            </w:r>
          </w:p>
          <w:bookmarkStart w:id="18" w:name="Text23"/>
          <w:p w:rsidR="00017A52" w:rsidRDefault="003C0103" w:rsidP="00BC3699">
            <w:pPr>
              <w:spacing w:line="200" w:lineRule="exact"/>
              <w:rPr>
                <w:i/>
              </w:rPr>
            </w:pPr>
            <w:r w:rsidRPr="00E750FE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(z.B. in ARGE ausgeführt, zu 100 % für Baumeisterarbeiten zuständig)"/>
                  </w:textInput>
                </w:ffData>
              </w:fldChar>
            </w:r>
            <w:r w:rsidR="00E750FE" w:rsidRPr="00E750FE">
              <w:rPr>
                <w:i/>
              </w:rPr>
              <w:instrText xml:space="preserve"> FORMTEXT </w:instrText>
            </w:r>
            <w:r w:rsidRPr="00E750FE">
              <w:rPr>
                <w:i/>
              </w:rPr>
            </w:r>
            <w:r w:rsidRPr="00E750FE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ARGE ausgeführt, zu 100 % für Baumeisterarbeiten zuständig)</w:t>
            </w:r>
            <w:r w:rsidRPr="00E750FE">
              <w:rPr>
                <w:i/>
              </w:rPr>
              <w:fldChar w:fldCharType="end"/>
            </w:r>
            <w:bookmarkEnd w:id="18"/>
          </w:p>
          <w:bookmarkStart w:id="19" w:name="Text26"/>
          <w:p w:rsidR="00E750FE" w:rsidRPr="00E750FE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(z.B. in INGE ausgeführt, Federführung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INGE ausgeführt, Federführung)</w:t>
            </w:r>
            <w:r>
              <w:rPr>
                <w:i/>
              </w:rPr>
              <w:fldChar w:fldCharType="end"/>
            </w:r>
            <w:bookmarkEnd w:id="19"/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170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Beschrieb des Objekts</w:t>
            </w:r>
          </w:p>
          <w:p w:rsidR="00017A52" w:rsidRDefault="00017A52" w:rsidP="00BC3699">
            <w:pPr>
              <w:spacing w:line="200" w:lineRule="exact"/>
            </w:pPr>
            <w:r w:rsidRPr="00D87575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284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1134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C3699">
        <w:trPr>
          <w:trHeight w:val="3856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79453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</w:tbl>
    <w:p w:rsidR="002C65AE" w:rsidRDefault="0079453C" w:rsidP="0079453C">
      <w:pPr>
        <w:pStyle w:val="berschrift1"/>
      </w:pPr>
      <w:bookmarkStart w:id="20" w:name="_Toc83046045"/>
      <w:r>
        <w:lastRenderedPageBreak/>
        <w:t>Personalangaben und Referenzen</w:t>
      </w:r>
      <w:bookmarkEnd w:id="20"/>
    </w:p>
    <w:p w:rsidR="0058157E" w:rsidRDefault="0058157E" w:rsidP="0079453C"/>
    <w:p w:rsidR="0079453C" w:rsidRDefault="0079453C" w:rsidP="0079453C">
      <w:r>
        <w:t xml:space="preserve">Im folgenden Formular sind </w:t>
      </w:r>
      <w:r w:rsidR="00DC03BA">
        <w:t>die Personalreferenzen</w:t>
      </w:r>
      <w:r>
        <w:t xml:space="preserve"> </w:t>
      </w:r>
      <w:r w:rsidR="00DC03BA">
        <w:t>der</w:t>
      </w:r>
      <w:r>
        <w:t xml:space="preserve"> Schlüsselpersonen </w:t>
      </w:r>
      <w:r w:rsidR="00DC03BA">
        <w:t>anzugeben</w:t>
      </w:r>
      <w:r>
        <w:t xml:space="preserve">. </w:t>
      </w:r>
      <w:r w:rsidR="00DC03BA">
        <w:t>Es sind</w:t>
      </w:r>
      <w:r>
        <w:t xml:space="preserve"> </w:t>
      </w:r>
      <w:r w:rsidRPr="00DC03BA">
        <w:rPr>
          <w:b/>
        </w:rPr>
        <w:t>im Maximum</w:t>
      </w:r>
      <w:r w:rsidR="00DC03BA">
        <w:rPr>
          <w:b/>
        </w:rPr>
        <w:t xml:space="preserve"> je</w:t>
      </w:r>
      <w:r w:rsidRPr="00DC03BA">
        <w:rPr>
          <w:b/>
        </w:rPr>
        <w:t xml:space="preserve"> drei Referenzobjekte</w:t>
      </w:r>
      <w:r w:rsidR="00DC03BA" w:rsidRPr="00DC03BA">
        <w:t xml:space="preserve"> anzugeben.</w:t>
      </w:r>
      <w:r w:rsidR="00DC03BA">
        <w:t xml:space="preserve"> </w:t>
      </w:r>
      <w:r w:rsidR="00DC03BA" w:rsidRPr="00DC03BA">
        <w:rPr>
          <w:b/>
        </w:rPr>
        <w:t>Für jede</w:t>
      </w:r>
      <w:r w:rsidR="00DC03BA">
        <w:t xml:space="preserve"> der angegebenen </w:t>
      </w:r>
      <w:r w:rsidR="00DC03BA" w:rsidRPr="00DC03BA">
        <w:rPr>
          <w:b/>
        </w:rPr>
        <w:t>Schlüsselpersonen</w:t>
      </w:r>
      <w:r w:rsidR="00E3101A">
        <w:t xml:space="preserve"> </w:t>
      </w:r>
      <w:r w:rsidR="00DC03BA">
        <w:t xml:space="preserve">ist das </w:t>
      </w:r>
      <w:r w:rsidR="00DC03BA" w:rsidRPr="00DC03BA">
        <w:rPr>
          <w:b/>
        </w:rPr>
        <w:t>folgende Formular zwingend auszufüllen</w:t>
      </w:r>
      <w:r>
        <w:t>.</w:t>
      </w:r>
    </w:p>
    <w:p w:rsidR="0079453C" w:rsidRDefault="0079453C" w:rsidP="0079453C"/>
    <w:p w:rsidR="00DC03BA" w:rsidRDefault="00DC03BA" w:rsidP="0079453C"/>
    <w:p w:rsidR="00DC03BA" w:rsidRDefault="00DC03BA" w:rsidP="0079453C"/>
    <w:p w:rsidR="00DC03BA" w:rsidRDefault="00DC03BA" w:rsidP="00DC03BA">
      <w:r w:rsidRPr="0011001B">
        <w:t xml:space="preserve">Die Referenzen werden </w:t>
      </w:r>
      <w:r w:rsidR="00050CAA">
        <w:t xml:space="preserve">vor allem </w:t>
      </w:r>
      <w:r w:rsidRPr="0011001B">
        <w:t>hinsichtlich Erfüllung folgender Anforderungen bewertet:</w:t>
      </w:r>
    </w:p>
    <w:p w:rsidR="00DC03BA" w:rsidRPr="0011001B" w:rsidRDefault="00DC03BA" w:rsidP="00DC03BA"/>
    <w:p w:rsidR="00DC03BA" w:rsidRDefault="00DC03BA" w:rsidP="00DC03BA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:rsidR="00DC03BA" w:rsidRDefault="00DC03BA" w:rsidP="00DC03BA">
      <w:pPr>
        <w:pStyle w:val="Aufzhlung1"/>
      </w:pPr>
      <w:r>
        <w:t>Möglichst ähnliche Funktion ausgeübt, wie in den angebotenen Arbeiten</w:t>
      </w:r>
    </w:p>
    <w:p w:rsidR="00DC03BA" w:rsidRDefault="00DC03BA" w:rsidP="00DC03BA">
      <w:pPr>
        <w:pStyle w:val="Aufzhlung1"/>
      </w:pPr>
      <w:r>
        <w:t xml:space="preserve">Referenzen ab </w:t>
      </w:r>
      <w:r w:rsidR="00983675">
        <w:t>2005</w:t>
      </w:r>
    </w:p>
    <w:p w:rsidR="00DC03BA" w:rsidRDefault="00DC03BA" w:rsidP="0079453C"/>
    <w:p w:rsidR="00DC03BA" w:rsidRDefault="00DC03BA" w:rsidP="0079453C"/>
    <w:p w:rsidR="0079453C" w:rsidRDefault="0079453C" w:rsidP="0079453C"/>
    <w:p w:rsidR="0079453C" w:rsidRDefault="0079453C" w:rsidP="0079453C">
      <w:r>
        <w:t>Es können auch Referenzobjekte angegeben werden, welche durch die Person bei früheren Arbeitgebern bearbeitet wurden.</w:t>
      </w:r>
    </w:p>
    <w:p w:rsidR="0079453C" w:rsidRDefault="0079453C" w:rsidP="0079453C"/>
    <w:p w:rsidR="0079453C" w:rsidRDefault="0079453C" w:rsidP="0079453C">
      <w:r>
        <w:t xml:space="preserve">Die Bauherrschaft </w:t>
      </w:r>
      <w:r w:rsidR="00CB5FAF">
        <w:t>kann</w:t>
      </w:r>
      <w:r>
        <w:t xml:space="preserve"> für die hier genannten Referenzobjekte ohne Benachrichtigung des Bewerbers Erkundigungen einholen.</w:t>
      </w:r>
    </w:p>
    <w:p w:rsidR="0079453C" w:rsidRDefault="0079453C" w:rsidP="002C65AE"/>
    <w:p w:rsidR="0079453C" w:rsidRDefault="0079453C" w:rsidP="002C65AE"/>
    <w:p w:rsidR="0079453C" w:rsidRDefault="0079453C">
      <w:r>
        <w:br w:type="page"/>
      </w:r>
    </w:p>
    <w:p w:rsidR="0079453C" w:rsidRDefault="0079453C" w:rsidP="00F7526F">
      <w:pPr>
        <w:pStyle w:val="berschrift2"/>
      </w:pPr>
      <w:bookmarkStart w:id="21" w:name="_Toc83046046"/>
      <w:r>
        <w:lastRenderedPageBreak/>
        <w:t>P</w:t>
      </w:r>
      <w:r w:rsidR="00AA2D20">
        <w:t>ersonalreferenzen</w:t>
      </w:r>
      <w:r>
        <w:t xml:space="preserve"> </w:t>
      </w:r>
      <w:r w:rsidR="00764DFA">
        <w:t>Projektleiter</w:t>
      </w:r>
      <w:bookmarkEnd w:id="21"/>
      <w:r w:rsidR="009251AF">
        <w:t xml:space="preserve"> </w:t>
      </w:r>
      <w:r w:rsidR="009251AF" w:rsidRPr="009251AF">
        <w:rPr>
          <w:b w:val="0"/>
          <w:i/>
          <w:vanish/>
          <w:color w:val="FF0000"/>
          <w:sz w:val="17"/>
          <w:szCs w:val="17"/>
        </w:rPr>
        <w:t>je nach Submission</w:t>
      </w:r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79453C" w:rsidTr="00AD7278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79453C" w:rsidRPr="003B2364" w:rsidRDefault="0079453C" w:rsidP="0079453C">
            <w:pPr>
              <w:rPr>
                <w:sz w:val="8"/>
                <w:szCs w:val="8"/>
              </w:rPr>
            </w:pPr>
          </w:p>
        </w:tc>
      </w:tr>
      <w:tr w:rsidR="004173C6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4173C6" w:rsidRPr="003B2364" w:rsidRDefault="004173C6" w:rsidP="0079453C">
            <w:pPr>
              <w:rPr>
                <w:sz w:val="8"/>
                <w:szCs w:val="8"/>
              </w:rPr>
            </w:pP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 w:rsidR="00AD7278">
              <w:rPr>
                <w:szCs w:val="17"/>
              </w:rPr>
              <w:br/>
            </w:r>
            <w:r>
              <w:rPr>
                <w:szCs w:val="17"/>
              </w:rPr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DF6D7C" w:rsidRPr="00977DBD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F6D7C" w:rsidRPr="00977DBD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4173C6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4173C6" w:rsidRPr="004173C6" w:rsidRDefault="004173C6" w:rsidP="0079453C">
            <w:pPr>
              <w:rPr>
                <w:sz w:val="8"/>
                <w:szCs w:val="8"/>
              </w:rPr>
            </w:pPr>
          </w:p>
        </w:tc>
      </w:tr>
      <w:tr w:rsidR="004173C6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4173C6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4173C6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977DBD" w:rsidRPr="00977DBD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977DBD" w:rsidRPr="003B2364" w:rsidRDefault="00977DBD" w:rsidP="0079453C">
            <w:pPr>
              <w:rPr>
                <w:sz w:val="8"/>
                <w:szCs w:val="8"/>
              </w:rPr>
            </w:pP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RPr="00130F1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55117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551171" w:rsidRDefault="00551171" w:rsidP="00BC3699">
            <w:pPr>
              <w:spacing w:line="200" w:lineRule="exact"/>
            </w:pPr>
            <w:r>
              <w:t>Leistungen am Objekt</w:t>
            </w:r>
          </w:p>
          <w:bookmarkStart w:id="22" w:name="Text27"/>
          <w:p w:rsid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22"/>
          </w:p>
          <w:bookmarkStart w:id="23" w:name="Text39"/>
          <w:p w:rsidR="009251AF" w:rsidRP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9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23"/>
          </w:p>
        </w:tc>
        <w:tc>
          <w:tcPr>
            <w:tcW w:w="5671" w:type="dxa"/>
            <w:gridSpan w:val="5"/>
          </w:tcPr>
          <w:p w:rsidR="00551171" w:rsidRDefault="00551171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551171" w:rsidP="00BC3699">
            <w:pPr>
              <w:spacing w:line="200" w:lineRule="exact"/>
            </w:pPr>
            <w:r>
              <w:t>Funktion,</w:t>
            </w:r>
            <w:r w:rsidR="004F6C23">
              <w:t xml:space="preserve"> Tätigkeit </w:t>
            </w:r>
            <w:r>
              <w:t>im Projekt</w:t>
            </w:r>
          </w:p>
          <w:bookmarkStart w:id="24" w:name="Text28"/>
          <w:p w:rsid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(z.B. Bauführer, Stv. Bauführ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Bauführer, Stv. Bauführer)</w:t>
            </w:r>
            <w:r>
              <w:rPr>
                <w:i/>
              </w:rPr>
              <w:fldChar w:fldCharType="end"/>
            </w:r>
            <w:bookmarkEnd w:id="24"/>
          </w:p>
          <w:bookmarkStart w:id="25" w:name="Text38"/>
          <w:p w:rsidR="009251AF" w:rsidRP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8"/>
                  <w:enabled/>
                  <w:calcOnExit w:val="0"/>
                  <w:textInput>
                    <w:default w:val="(z.B. Projektleiter, Stv. Projektleit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Projektleiter, Stv. Projektleiter)</w:t>
            </w:r>
            <w:r>
              <w:rPr>
                <w:i/>
              </w:rPr>
              <w:fldChar w:fldCharType="end"/>
            </w:r>
            <w:bookmarkEnd w:id="25"/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551171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551171" w:rsidRDefault="004F6C23" w:rsidP="00BC3699">
            <w:pPr>
              <w:spacing w:line="200" w:lineRule="exact"/>
            </w:pPr>
            <w:r>
              <w:t>Beschrieb des Objekt</w:t>
            </w:r>
            <w:r w:rsidR="00551171">
              <w:t>s</w:t>
            </w:r>
          </w:p>
          <w:p w:rsidR="0079453C" w:rsidRPr="00551171" w:rsidRDefault="0079453C" w:rsidP="00BC3699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</w:t>
            </w:r>
            <w:r w:rsidR="00551171" w:rsidRPr="00551171">
              <w:rPr>
                <w:i/>
              </w:rPr>
              <w:t>, Details zu Bauwerksart,</w:t>
            </w:r>
            <w:r w:rsidRPr="00551171">
              <w:rPr>
                <w:i/>
              </w:rPr>
              <w:t xml:space="preserve"> usw.)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551171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BC3699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79453C" w:rsidRDefault="00551171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Tr="00693AE4">
        <w:trPr>
          <w:trHeight w:hRule="exact" w:val="113"/>
        </w:trPr>
        <w:tc>
          <w:tcPr>
            <w:tcW w:w="8392" w:type="dxa"/>
            <w:gridSpan w:val="7"/>
          </w:tcPr>
          <w:p w:rsidR="0079453C" w:rsidRPr="003B2364" w:rsidRDefault="0079453C" w:rsidP="009251AF">
            <w:pPr>
              <w:pageBreakBefore/>
              <w:rPr>
                <w:sz w:val="8"/>
                <w:szCs w:val="8"/>
              </w:rPr>
            </w:pP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RPr="00130F1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2922C9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Leistungen am Objekt</w:t>
            </w:r>
          </w:p>
          <w:bookmarkStart w:id="26" w:name="Text29"/>
          <w:p w:rsidR="002922C9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 w:rsidRPr="009251AF">
              <w:rPr>
                <w:i/>
              </w:rPr>
              <w:fldChar w:fldCharType="end"/>
            </w:r>
            <w:bookmarkEnd w:id="26"/>
          </w:p>
          <w:bookmarkStart w:id="27" w:name="Text40"/>
          <w:p w:rsidR="009251AF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0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27"/>
          </w:p>
        </w:tc>
        <w:tc>
          <w:tcPr>
            <w:tcW w:w="5671" w:type="dxa"/>
            <w:gridSpan w:val="5"/>
          </w:tcPr>
          <w:p w:rsidR="002922C9" w:rsidRDefault="002922C9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Funktion, Tätigkeit im Projekt</w:t>
            </w:r>
          </w:p>
          <w:bookmarkStart w:id="28" w:name="Text30"/>
          <w:p w:rsidR="0079453C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(z.B. Bauführer, Stv. Bauführer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Bauführer, Stv. Bauführer)</w:t>
            </w:r>
            <w:r w:rsidRPr="009251AF">
              <w:rPr>
                <w:i/>
              </w:rPr>
              <w:fldChar w:fldCharType="end"/>
            </w:r>
            <w:bookmarkEnd w:id="28"/>
          </w:p>
          <w:bookmarkStart w:id="29" w:name="Text37"/>
          <w:p w:rsidR="009251AF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7"/>
                  <w:enabled/>
                  <w:calcOnExit w:val="0"/>
                  <w:textInput>
                    <w:default w:val="(z.B. Projektleiter, Stv. Projektleit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Projektleiter, Stv. Projektleiter)</w:t>
            </w:r>
            <w:r>
              <w:rPr>
                <w:i/>
              </w:rPr>
              <w:fldChar w:fldCharType="end"/>
            </w:r>
            <w:bookmarkEnd w:id="29"/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Beschrieb des Objekts</w:t>
            </w:r>
          </w:p>
          <w:p w:rsidR="0079453C" w:rsidRDefault="002922C9" w:rsidP="00BC3699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BC3699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79453C" w:rsidRDefault="002922C9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</w:tcPr>
          <w:p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Leistungen am Objekt</w:t>
            </w:r>
          </w:p>
          <w:bookmarkStart w:id="30" w:name="Text31"/>
          <w:p w:rsidR="00B04441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31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 w:rsidRPr="009251AF">
              <w:rPr>
                <w:i/>
              </w:rPr>
              <w:fldChar w:fldCharType="end"/>
            </w:r>
            <w:bookmarkEnd w:id="30"/>
          </w:p>
          <w:bookmarkStart w:id="31" w:name="Text41"/>
          <w:p w:rsidR="0087136E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1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31"/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Funktion, Tätigkeit im Projekt</w:t>
            </w:r>
          </w:p>
          <w:bookmarkStart w:id="32" w:name="Text32"/>
          <w:p w:rsidR="00B04441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32"/>
                  <w:enabled/>
                  <w:calcOnExit w:val="0"/>
                  <w:textInput>
                    <w:default w:val="(z.B. Bauführer, Stv. Bauführer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Bauführer, Stv. Bauführer)</w:t>
            </w:r>
            <w:r w:rsidRPr="009251AF">
              <w:rPr>
                <w:i/>
              </w:rPr>
              <w:fldChar w:fldCharType="end"/>
            </w:r>
            <w:bookmarkEnd w:id="32"/>
          </w:p>
          <w:bookmarkStart w:id="33" w:name="Text36"/>
          <w:p w:rsidR="009251AF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(z.B. Projektleiter, Stv. Projektleit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Projektleiter, Stv. Projektleiter)</w:t>
            </w:r>
            <w:r>
              <w:rPr>
                <w:i/>
              </w:rPr>
              <w:fldChar w:fldCharType="end"/>
            </w:r>
            <w:bookmarkEnd w:id="33"/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Beschrieb des Objekts</w:t>
            </w:r>
          </w:p>
          <w:p w:rsidR="00B04441" w:rsidRDefault="00B04441" w:rsidP="00BC3699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C3699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</w:tbl>
    <w:p w:rsidR="00D35AA3" w:rsidRDefault="00D35AA3" w:rsidP="00D35AA3">
      <w:pPr>
        <w:spacing w:line="100" w:lineRule="atLeast"/>
        <w:rPr>
          <w:sz w:val="8"/>
          <w:szCs w:val="8"/>
        </w:rPr>
      </w:pPr>
    </w:p>
    <w:p w:rsidR="002F7282" w:rsidRDefault="002F7282" w:rsidP="002F7282">
      <w:pPr>
        <w:pStyle w:val="berschrift2"/>
      </w:pPr>
      <w:bookmarkStart w:id="34" w:name="_Toc83046047"/>
      <w:r>
        <w:lastRenderedPageBreak/>
        <w:t>Personalreferenzen Fachplaner «Kunstbauten</w:t>
      </w:r>
      <w:r w:rsidRPr="006747D7">
        <w:t>»</w:t>
      </w:r>
      <w:bookmarkEnd w:id="34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4173C6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2F7282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2F7282" w:rsidRPr="00977DBD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2F7282" w:rsidRPr="00977DBD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2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</w:tbl>
    <w:p w:rsidR="002F7282" w:rsidRDefault="002F7282" w:rsidP="002F7282">
      <w:pPr>
        <w:spacing w:line="100" w:lineRule="atLeast"/>
        <w:rPr>
          <w:sz w:val="8"/>
          <w:szCs w:val="8"/>
        </w:rPr>
      </w:pPr>
    </w:p>
    <w:p w:rsidR="002F7282" w:rsidRDefault="002B153A" w:rsidP="002F7282">
      <w:pPr>
        <w:pStyle w:val="berschrift2"/>
      </w:pPr>
      <w:bookmarkStart w:id="35" w:name="_Toc42703114"/>
      <w:bookmarkStart w:id="36" w:name="_Toc83046048"/>
      <w:r>
        <w:lastRenderedPageBreak/>
        <w:t>Personalreferenzen Bauleiter «Kunstbauten</w:t>
      </w:r>
      <w:r w:rsidR="002F7282" w:rsidRPr="006747D7">
        <w:t>»</w:t>
      </w:r>
      <w:bookmarkEnd w:id="35"/>
      <w:bookmarkEnd w:id="36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4173C6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2F7282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2F7282" w:rsidRPr="00977DBD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2F7282" w:rsidRPr="00977DBD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2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</w:tbl>
    <w:p w:rsidR="002F7282" w:rsidRDefault="002F7282" w:rsidP="002F7282">
      <w:pPr>
        <w:spacing w:line="100" w:lineRule="atLeast"/>
        <w:rPr>
          <w:sz w:val="8"/>
          <w:szCs w:val="8"/>
        </w:rPr>
      </w:pPr>
    </w:p>
    <w:p w:rsidR="002F7282" w:rsidRDefault="002F7282" w:rsidP="002F7282">
      <w:pPr>
        <w:pStyle w:val="berschrift2"/>
      </w:pPr>
      <w:bookmarkStart w:id="37" w:name="_Toc83046049"/>
      <w:r>
        <w:lastRenderedPageBreak/>
        <w:t>Personalreferenzen Fachplaner «Geologie/Geotechnik</w:t>
      </w:r>
      <w:r w:rsidRPr="006747D7">
        <w:t>»</w:t>
      </w:r>
      <w:bookmarkEnd w:id="37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4173C6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2F7282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2F7282" w:rsidRPr="00977DBD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2F7282" w:rsidRPr="00977DBD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2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</w:tbl>
    <w:p w:rsidR="00D35AA3" w:rsidRDefault="00D35AA3" w:rsidP="00D35AA3">
      <w:pPr>
        <w:spacing w:line="100" w:lineRule="atLeast"/>
        <w:rPr>
          <w:sz w:val="8"/>
          <w:szCs w:val="8"/>
        </w:rPr>
      </w:pPr>
    </w:p>
    <w:sectPr w:rsidR="00D35AA3" w:rsidSect="002F67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90" w:right="1814" w:bottom="121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AE7" w:rsidRDefault="009A2AE7" w:rsidP="00F950AA">
      <w:pPr>
        <w:spacing w:line="240" w:lineRule="auto"/>
      </w:pPr>
      <w:r>
        <w:separator/>
      </w:r>
    </w:p>
  </w:endnote>
  <w:endnote w:type="continuationSeparator" w:id="0">
    <w:p w:rsidR="009A2AE7" w:rsidRDefault="009A2AE7" w:rsidP="00F95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5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2A74A6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instrText>22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instrText>21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instrText>22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t>21</w:t>
                          </w:r>
                          <w:r w:rsidR="00021048" w:rsidRPr="008E2142">
                            <w:rPr>
                              <w:noProof/>
                            </w:rPr>
                            <w:t>/</w:t>
                          </w:r>
                          <w:r w:rsidR="00021048">
                            <w:rPr>
                              <w:noProof/>
                            </w:rPr>
                            <w:t>22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10.3pt;margin-top:799.45pt;width:59.5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" filled="f" stroked="f">
              <o:lock v:ext="edit" aspectratio="t"/>
              <v:textbox inset="1mm,1mm,1mm,1mm">
                <w:txbxContent>
                  <w:p w:rsidR="00D03BE6" w:rsidRDefault="00D03BE6" w:rsidP="002A74A6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21048">
                      <w:rPr>
                        <w:noProof/>
                      </w:rPr>
                      <w:instrText>22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021048">
                      <w:rPr>
                        <w:noProof/>
                      </w:rPr>
                      <w:instrText>21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21048">
                      <w:rPr>
                        <w:noProof/>
                      </w:rPr>
                      <w:instrText>22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021048">
                      <w:rPr>
                        <w:noProof/>
                      </w:rPr>
                      <w:t>21</w:t>
                    </w:r>
                    <w:r w:rsidR="00021048" w:rsidRPr="008E2142">
                      <w:rPr>
                        <w:noProof/>
                      </w:rPr>
                      <w:t>/</w:t>
                    </w:r>
                    <w:r w:rsidR="00021048">
                      <w:rPr>
                        <w:noProof/>
                      </w:rPr>
                      <w:t>22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E33FD3">
      <w:rPr>
        <w:noProof/>
      </w:rPr>
      <w:t>Beilage 4_Personalangaben und Referenzen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1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instrText>22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instrText>1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instrText>22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="00021048">
                            <w:fldChar w:fldCharType="separate"/>
                          </w:r>
                          <w:r w:rsidR="00021048">
                            <w:rPr>
                              <w:noProof/>
                            </w:rPr>
                            <w:t>1</w:t>
                          </w:r>
                          <w:r w:rsidR="00021048" w:rsidRPr="008E2142">
                            <w:rPr>
                              <w:noProof/>
                            </w:rPr>
                            <w:t>/</w:t>
                          </w:r>
                          <w:r w:rsidR="00021048">
                            <w:rPr>
                              <w:noProof/>
                            </w:rPr>
                            <w:t>22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10.3pt;margin-top:799.45pt;width:59.5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" filled="f" stroked="f">
              <o:lock v:ext="edit" aspectratio="t"/>
              <v:textbox inset="1mm,1mm,1mm,1mm">
                <w:txbxContent>
                  <w:p w:rsidR="00D03BE6" w:rsidRDefault="00D03BE6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21048">
                      <w:rPr>
                        <w:noProof/>
                      </w:rPr>
                      <w:instrText>22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021048">
                      <w:rPr>
                        <w:noProof/>
                      </w:rPr>
                      <w:instrText>1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21048">
                      <w:rPr>
                        <w:noProof/>
                      </w:rPr>
                      <w:instrText>22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="00021048">
                      <w:fldChar w:fldCharType="separate"/>
                    </w:r>
                    <w:r w:rsidR="00021048">
                      <w:rPr>
                        <w:noProof/>
                      </w:rPr>
                      <w:t>1</w:t>
                    </w:r>
                    <w:r w:rsidR="00021048" w:rsidRPr="008E2142">
                      <w:rPr>
                        <w:noProof/>
                      </w:rPr>
                      <w:t>/</w:t>
                    </w:r>
                    <w:r w:rsidR="00021048">
                      <w:rPr>
                        <w:noProof/>
                      </w:rPr>
                      <w:t>22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E33FD3">
      <w:rPr>
        <w:noProof/>
      </w:rPr>
      <w:t>Beilage 4_Personalangaben und Referenzen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AE7" w:rsidRDefault="009A2AE7" w:rsidP="00F950AA">
      <w:pPr>
        <w:spacing w:line="240" w:lineRule="auto"/>
      </w:pPr>
      <w:r>
        <w:separator/>
      </w:r>
    </w:p>
  </w:footnote>
  <w:footnote w:type="continuationSeparator" w:id="0">
    <w:p w:rsidR="009A2AE7" w:rsidRDefault="009A2AE7" w:rsidP="00F95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6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3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8pt;margin-top:25.5pt;width:51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vMtgIAAMs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" filled="f" stroked="f">
              <o:lock v:ext="edit" aspectratio="t"/>
              <v:textbox inset="1mm,1mm,1mm,1mm">
                <w:txbxContent>
                  <w:p w:rsidR="00D03BE6" w:rsidRDefault="00D03BE6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4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002231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2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8.8pt;margin-top:25.5pt;width:51pt;height:62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hyT/&#10;NLkCAADS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:rsidR="00D03BE6" w:rsidRDefault="00D03BE6" w:rsidP="00002231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2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t xml:space="preserve">Kanton </w:t>
    </w:r>
    <w:proofErr w:type="spellStart"/>
    <w:r>
      <w:t>St.Gallen</w:t>
    </w:r>
    <w:proofErr w:type="spellEnd"/>
  </w:p>
  <w:p w:rsidR="00D03BE6" w:rsidRDefault="00D03BE6">
    <w:pPr>
      <w:pStyle w:val="Kopfzeile"/>
    </w:pPr>
    <w:r>
      <w:t>Baudepartement</w:t>
    </w:r>
  </w:p>
  <w:p w:rsidR="00D03BE6" w:rsidRDefault="00D03BE6">
    <w:pPr>
      <w:pStyle w:val="Kopfzeile"/>
    </w:pPr>
  </w:p>
  <w:p w:rsidR="00D03BE6" w:rsidRPr="00E54C54" w:rsidRDefault="00D03BE6" w:rsidP="00E54C54">
    <w:pPr>
      <w:pStyle w:val="Kopfzeile"/>
    </w:pPr>
    <w:r>
      <w:rPr>
        <w:b/>
      </w:rPr>
      <w:t>Tiefbauamt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8E8F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4CDAF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CDD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B46A6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9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E041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F4FB80"/>
    <w:lvl w:ilvl="0">
      <w:start w:val="1"/>
      <w:numFmt w:val="bullet"/>
      <w:pStyle w:val="Aufzhlungszeichen3"/>
      <w:lvlText w:val="–"/>
      <w:lvlJc w:val="left"/>
      <w:pPr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0807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6BA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0308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74FE3"/>
    <w:multiLevelType w:val="hybridMultilevel"/>
    <w:tmpl w:val="F54E72CA"/>
    <w:lvl w:ilvl="0" w:tplc="2C9E0520">
      <w:numFmt w:val="bullet"/>
      <w:lvlText w:val="–"/>
      <w:lvlJc w:val="left"/>
      <w:pPr>
        <w:ind w:left="947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03D8228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5705A55"/>
    <w:multiLevelType w:val="hybridMultilevel"/>
    <w:tmpl w:val="B428DF4A"/>
    <w:lvl w:ilvl="0" w:tplc="AA760D3A">
      <w:numFmt w:val="bullet"/>
      <w:lvlText w:val="–"/>
      <w:lvlJc w:val="left"/>
      <w:pPr>
        <w:ind w:left="587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0DE83442"/>
    <w:multiLevelType w:val="multilevel"/>
    <w:tmpl w:val="EC701F0A"/>
    <w:lvl w:ilvl="0">
      <w:start w:val="1"/>
      <w:numFmt w:val="upperLetter"/>
      <w:pStyle w:val="berschrift1"/>
      <w:lvlText w:val="%1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lowerLetter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26F5460"/>
    <w:multiLevelType w:val="hybridMultilevel"/>
    <w:tmpl w:val="57E6644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523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1865055"/>
    <w:multiLevelType w:val="hybridMultilevel"/>
    <w:tmpl w:val="1102BD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7967F4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A26A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A03DC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579300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D861C1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E14619"/>
    <w:multiLevelType w:val="hybridMultilevel"/>
    <w:tmpl w:val="283CD550"/>
    <w:lvl w:ilvl="0" w:tplc="A114017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9359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044BD7"/>
    <w:multiLevelType w:val="multilevel"/>
    <w:tmpl w:val="DE2E32E0"/>
    <w:lvl w:ilvl="0">
      <w:start w:val="1"/>
      <w:numFmt w:val="bullet"/>
      <w:pStyle w:val="Aufzhlung1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25" w15:restartNumberingAfterBreak="0">
    <w:nsid w:val="72E91401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5A7E85"/>
    <w:multiLevelType w:val="hybridMultilevel"/>
    <w:tmpl w:val="D120661A"/>
    <w:lvl w:ilvl="0" w:tplc="BED44F9E">
      <w:numFmt w:val="bullet"/>
      <w:lvlText w:val="–"/>
      <w:lvlJc w:val="left"/>
      <w:pPr>
        <w:ind w:left="814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78B91B8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F7171E9"/>
    <w:multiLevelType w:val="hybridMultilevel"/>
    <w:tmpl w:val="81B2F9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7"/>
  </w:num>
  <w:num w:numId="4">
    <w:abstractNumId w:val="1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3"/>
  </w:num>
  <w:num w:numId="11">
    <w:abstractNumId w:val="21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</w:num>
  <w:num w:numId="21">
    <w:abstractNumId w:val="12"/>
  </w:num>
  <w:num w:numId="22">
    <w:abstractNumId w:val="26"/>
  </w:num>
  <w:num w:numId="23">
    <w:abstractNumId w:val="22"/>
  </w:num>
  <w:num w:numId="24">
    <w:abstractNumId w:val="10"/>
  </w:num>
  <w:num w:numId="25">
    <w:abstractNumId w:val="16"/>
  </w:num>
  <w:num w:numId="26">
    <w:abstractNumId w:val="20"/>
  </w:num>
  <w:num w:numId="27">
    <w:abstractNumId w:val="18"/>
  </w:num>
  <w:num w:numId="28">
    <w:abstractNumId w:val="11"/>
  </w:num>
  <w:num w:numId="29">
    <w:abstractNumId w:val="7"/>
  </w:num>
  <w:num w:numId="30">
    <w:abstractNumId w:val="7"/>
    <w:lvlOverride w:ilvl="0">
      <w:startOverride w:val="1"/>
    </w:lvlOverride>
  </w:num>
  <w:num w:numId="31">
    <w:abstractNumId w:val="28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attachedTemplate r:id="rId1"/>
  <w:defaultTabStop w:val="68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09"/>
    <w:rsid w:val="00002231"/>
    <w:rsid w:val="00005E69"/>
    <w:rsid w:val="00017A52"/>
    <w:rsid w:val="0002020C"/>
    <w:rsid w:val="00020F17"/>
    <w:rsid w:val="00021048"/>
    <w:rsid w:val="000225CA"/>
    <w:rsid w:val="00043B4C"/>
    <w:rsid w:val="00050CAA"/>
    <w:rsid w:val="000552FB"/>
    <w:rsid w:val="00080AC1"/>
    <w:rsid w:val="000831B7"/>
    <w:rsid w:val="000838BB"/>
    <w:rsid w:val="00094AB5"/>
    <w:rsid w:val="000A34CE"/>
    <w:rsid w:val="000B5B16"/>
    <w:rsid w:val="000D0484"/>
    <w:rsid w:val="000D0EA5"/>
    <w:rsid w:val="000D7DF3"/>
    <w:rsid w:val="000E061D"/>
    <w:rsid w:val="000E0F92"/>
    <w:rsid w:val="000E7EAA"/>
    <w:rsid w:val="000F3735"/>
    <w:rsid w:val="000F4814"/>
    <w:rsid w:val="000F4F24"/>
    <w:rsid w:val="000F5F8F"/>
    <w:rsid w:val="001022B8"/>
    <w:rsid w:val="00107DC9"/>
    <w:rsid w:val="0011001B"/>
    <w:rsid w:val="00114046"/>
    <w:rsid w:val="001153DF"/>
    <w:rsid w:val="001156AF"/>
    <w:rsid w:val="00123B4A"/>
    <w:rsid w:val="001275FC"/>
    <w:rsid w:val="00130F1C"/>
    <w:rsid w:val="00141EF5"/>
    <w:rsid w:val="0014548D"/>
    <w:rsid w:val="00147B8D"/>
    <w:rsid w:val="00150E09"/>
    <w:rsid w:val="001561E8"/>
    <w:rsid w:val="001577CA"/>
    <w:rsid w:val="00157F5A"/>
    <w:rsid w:val="00163CA6"/>
    <w:rsid w:val="00167994"/>
    <w:rsid w:val="001706DB"/>
    <w:rsid w:val="0017313C"/>
    <w:rsid w:val="001750EC"/>
    <w:rsid w:val="0017558B"/>
    <w:rsid w:val="00175A55"/>
    <w:rsid w:val="00183966"/>
    <w:rsid w:val="00186230"/>
    <w:rsid w:val="00186E0F"/>
    <w:rsid w:val="00195C2F"/>
    <w:rsid w:val="001A0E8E"/>
    <w:rsid w:val="001B0F32"/>
    <w:rsid w:val="001B3CFC"/>
    <w:rsid w:val="001C5049"/>
    <w:rsid w:val="001C55D7"/>
    <w:rsid w:val="001D0464"/>
    <w:rsid w:val="001F27B1"/>
    <w:rsid w:val="001F29D8"/>
    <w:rsid w:val="001F71B6"/>
    <w:rsid w:val="0021171D"/>
    <w:rsid w:val="00214652"/>
    <w:rsid w:val="002209E6"/>
    <w:rsid w:val="00224406"/>
    <w:rsid w:val="00225FA4"/>
    <w:rsid w:val="00242095"/>
    <w:rsid w:val="00242FE1"/>
    <w:rsid w:val="00250E93"/>
    <w:rsid w:val="00260856"/>
    <w:rsid w:val="00264D4E"/>
    <w:rsid w:val="00266934"/>
    <w:rsid w:val="00267206"/>
    <w:rsid w:val="002725AA"/>
    <w:rsid w:val="00274442"/>
    <w:rsid w:val="00281B3C"/>
    <w:rsid w:val="002849B3"/>
    <w:rsid w:val="002922C9"/>
    <w:rsid w:val="0029245B"/>
    <w:rsid w:val="002A0686"/>
    <w:rsid w:val="002A74A6"/>
    <w:rsid w:val="002B0C42"/>
    <w:rsid w:val="002B153A"/>
    <w:rsid w:val="002C65AE"/>
    <w:rsid w:val="002D4887"/>
    <w:rsid w:val="002E1138"/>
    <w:rsid w:val="002F34B3"/>
    <w:rsid w:val="002F4EA8"/>
    <w:rsid w:val="002F6729"/>
    <w:rsid w:val="002F7282"/>
    <w:rsid w:val="0030001D"/>
    <w:rsid w:val="00305245"/>
    <w:rsid w:val="00317ABC"/>
    <w:rsid w:val="00321917"/>
    <w:rsid w:val="00322543"/>
    <w:rsid w:val="00335654"/>
    <w:rsid w:val="003361F9"/>
    <w:rsid w:val="00342101"/>
    <w:rsid w:val="003438AC"/>
    <w:rsid w:val="0038106E"/>
    <w:rsid w:val="003813B6"/>
    <w:rsid w:val="003836E1"/>
    <w:rsid w:val="00387F76"/>
    <w:rsid w:val="00392BA1"/>
    <w:rsid w:val="003A7A0D"/>
    <w:rsid w:val="003B0CE1"/>
    <w:rsid w:val="003B2364"/>
    <w:rsid w:val="003B3C9C"/>
    <w:rsid w:val="003C0103"/>
    <w:rsid w:val="003D25A1"/>
    <w:rsid w:val="003E39A9"/>
    <w:rsid w:val="003E78A4"/>
    <w:rsid w:val="003F5EFB"/>
    <w:rsid w:val="00400242"/>
    <w:rsid w:val="004014F7"/>
    <w:rsid w:val="004173C6"/>
    <w:rsid w:val="00420909"/>
    <w:rsid w:val="00434C01"/>
    <w:rsid w:val="004464AF"/>
    <w:rsid w:val="0045415B"/>
    <w:rsid w:val="004557B7"/>
    <w:rsid w:val="00457FFE"/>
    <w:rsid w:val="00473144"/>
    <w:rsid w:val="00475916"/>
    <w:rsid w:val="00475B10"/>
    <w:rsid w:val="00480776"/>
    <w:rsid w:val="004844F8"/>
    <w:rsid w:val="0048751B"/>
    <w:rsid w:val="004911AC"/>
    <w:rsid w:val="00493C06"/>
    <w:rsid w:val="004A71F0"/>
    <w:rsid w:val="004B56C5"/>
    <w:rsid w:val="004C57CC"/>
    <w:rsid w:val="004C5E16"/>
    <w:rsid w:val="004F5BF2"/>
    <w:rsid w:val="004F6743"/>
    <w:rsid w:val="004F6C23"/>
    <w:rsid w:val="00513F03"/>
    <w:rsid w:val="00527AF4"/>
    <w:rsid w:val="00535D71"/>
    <w:rsid w:val="00543C0F"/>
    <w:rsid w:val="005454E0"/>
    <w:rsid w:val="005462AC"/>
    <w:rsid w:val="00551171"/>
    <w:rsid w:val="005645A5"/>
    <w:rsid w:val="005736FE"/>
    <w:rsid w:val="0058157E"/>
    <w:rsid w:val="00586D5A"/>
    <w:rsid w:val="00596084"/>
    <w:rsid w:val="005A5476"/>
    <w:rsid w:val="005D0669"/>
    <w:rsid w:val="005D07E5"/>
    <w:rsid w:val="005D15A7"/>
    <w:rsid w:val="005D7DC1"/>
    <w:rsid w:val="005E2C8B"/>
    <w:rsid w:val="005E4C04"/>
    <w:rsid w:val="005F5C85"/>
    <w:rsid w:val="0060277C"/>
    <w:rsid w:val="0062265E"/>
    <w:rsid w:val="00626259"/>
    <w:rsid w:val="0062691E"/>
    <w:rsid w:val="00645D4E"/>
    <w:rsid w:val="00652866"/>
    <w:rsid w:val="00657C1D"/>
    <w:rsid w:val="00661E00"/>
    <w:rsid w:val="00667BEA"/>
    <w:rsid w:val="006747D7"/>
    <w:rsid w:val="006818BC"/>
    <w:rsid w:val="00682BDF"/>
    <w:rsid w:val="00693AE4"/>
    <w:rsid w:val="006B3AAA"/>
    <w:rsid w:val="006B438C"/>
    <w:rsid w:val="006B6E33"/>
    <w:rsid w:val="006C440B"/>
    <w:rsid w:val="006C6795"/>
    <w:rsid w:val="006D34D5"/>
    <w:rsid w:val="006E7AC6"/>
    <w:rsid w:val="006F0559"/>
    <w:rsid w:val="006F5AD7"/>
    <w:rsid w:val="0070407C"/>
    <w:rsid w:val="007055B1"/>
    <w:rsid w:val="007057F5"/>
    <w:rsid w:val="00716A22"/>
    <w:rsid w:val="00716B9A"/>
    <w:rsid w:val="007221FF"/>
    <w:rsid w:val="007233EC"/>
    <w:rsid w:val="00723576"/>
    <w:rsid w:val="0072741E"/>
    <w:rsid w:val="0073263E"/>
    <w:rsid w:val="00764DFA"/>
    <w:rsid w:val="0077136A"/>
    <w:rsid w:val="007806B6"/>
    <w:rsid w:val="00786FD9"/>
    <w:rsid w:val="0079453C"/>
    <w:rsid w:val="007A45ED"/>
    <w:rsid w:val="007A502E"/>
    <w:rsid w:val="007B5413"/>
    <w:rsid w:val="007C17EA"/>
    <w:rsid w:val="007D26E2"/>
    <w:rsid w:val="007D567E"/>
    <w:rsid w:val="007D7944"/>
    <w:rsid w:val="007E0AB6"/>
    <w:rsid w:val="007E4805"/>
    <w:rsid w:val="007E7E1C"/>
    <w:rsid w:val="007F413D"/>
    <w:rsid w:val="007F4780"/>
    <w:rsid w:val="007F6A3F"/>
    <w:rsid w:val="007F70B5"/>
    <w:rsid w:val="00801767"/>
    <w:rsid w:val="00815FF7"/>
    <w:rsid w:val="00830789"/>
    <w:rsid w:val="00831246"/>
    <w:rsid w:val="00831C97"/>
    <w:rsid w:val="008346E1"/>
    <w:rsid w:val="008461B0"/>
    <w:rsid w:val="0086630E"/>
    <w:rsid w:val="0087136E"/>
    <w:rsid w:val="008715DA"/>
    <w:rsid w:val="00875434"/>
    <w:rsid w:val="008815AD"/>
    <w:rsid w:val="00882054"/>
    <w:rsid w:val="0089024B"/>
    <w:rsid w:val="008922F0"/>
    <w:rsid w:val="008959B6"/>
    <w:rsid w:val="00896FF1"/>
    <w:rsid w:val="008B6F8A"/>
    <w:rsid w:val="008B7833"/>
    <w:rsid w:val="008C0EC0"/>
    <w:rsid w:val="008D0C91"/>
    <w:rsid w:val="008D1AAE"/>
    <w:rsid w:val="008D77D5"/>
    <w:rsid w:val="008E2142"/>
    <w:rsid w:val="008E2FA6"/>
    <w:rsid w:val="008F3057"/>
    <w:rsid w:val="00916FEC"/>
    <w:rsid w:val="00921B5F"/>
    <w:rsid w:val="009251AF"/>
    <w:rsid w:val="00931172"/>
    <w:rsid w:val="00932DF7"/>
    <w:rsid w:val="009334D9"/>
    <w:rsid w:val="0093453E"/>
    <w:rsid w:val="0094470A"/>
    <w:rsid w:val="00944747"/>
    <w:rsid w:val="00945BF9"/>
    <w:rsid w:val="009461A4"/>
    <w:rsid w:val="009470A7"/>
    <w:rsid w:val="009538EA"/>
    <w:rsid w:val="00954872"/>
    <w:rsid w:val="009725F3"/>
    <w:rsid w:val="00977DBD"/>
    <w:rsid w:val="00983675"/>
    <w:rsid w:val="009A2AE7"/>
    <w:rsid w:val="009A78DC"/>
    <w:rsid w:val="009B2BB0"/>
    <w:rsid w:val="009D0BE3"/>
    <w:rsid w:val="009D0F4B"/>
    <w:rsid w:val="009D31F8"/>
    <w:rsid w:val="009E44E7"/>
    <w:rsid w:val="009E557B"/>
    <w:rsid w:val="009F6714"/>
    <w:rsid w:val="009F721F"/>
    <w:rsid w:val="00A02147"/>
    <w:rsid w:val="00A02A20"/>
    <w:rsid w:val="00A0392B"/>
    <w:rsid w:val="00A12253"/>
    <w:rsid w:val="00A15693"/>
    <w:rsid w:val="00A23C6F"/>
    <w:rsid w:val="00A24AC0"/>
    <w:rsid w:val="00A3762E"/>
    <w:rsid w:val="00A449E3"/>
    <w:rsid w:val="00A501BC"/>
    <w:rsid w:val="00A506C7"/>
    <w:rsid w:val="00A53309"/>
    <w:rsid w:val="00A64EE0"/>
    <w:rsid w:val="00A819CE"/>
    <w:rsid w:val="00AA02C8"/>
    <w:rsid w:val="00AA2D20"/>
    <w:rsid w:val="00AA32B5"/>
    <w:rsid w:val="00AB38D6"/>
    <w:rsid w:val="00AC6F07"/>
    <w:rsid w:val="00AC70B4"/>
    <w:rsid w:val="00AD4320"/>
    <w:rsid w:val="00AD7278"/>
    <w:rsid w:val="00B04441"/>
    <w:rsid w:val="00B0693E"/>
    <w:rsid w:val="00B1302B"/>
    <w:rsid w:val="00B130A5"/>
    <w:rsid w:val="00B2067D"/>
    <w:rsid w:val="00B34295"/>
    <w:rsid w:val="00B57DD9"/>
    <w:rsid w:val="00B6210A"/>
    <w:rsid w:val="00B639BB"/>
    <w:rsid w:val="00B665AC"/>
    <w:rsid w:val="00B72875"/>
    <w:rsid w:val="00B96273"/>
    <w:rsid w:val="00BC211B"/>
    <w:rsid w:val="00BC3699"/>
    <w:rsid w:val="00BD1F5D"/>
    <w:rsid w:val="00BD6A49"/>
    <w:rsid w:val="00BE7264"/>
    <w:rsid w:val="00BF51AD"/>
    <w:rsid w:val="00C015CF"/>
    <w:rsid w:val="00C05EF8"/>
    <w:rsid w:val="00C23986"/>
    <w:rsid w:val="00C23FB5"/>
    <w:rsid w:val="00C2664D"/>
    <w:rsid w:val="00C5197E"/>
    <w:rsid w:val="00C538A9"/>
    <w:rsid w:val="00C726C1"/>
    <w:rsid w:val="00C975F7"/>
    <w:rsid w:val="00CA3BCA"/>
    <w:rsid w:val="00CA6880"/>
    <w:rsid w:val="00CA7F1D"/>
    <w:rsid w:val="00CB5FAF"/>
    <w:rsid w:val="00CB6210"/>
    <w:rsid w:val="00CD41EE"/>
    <w:rsid w:val="00CE30D4"/>
    <w:rsid w:val="00CF4DE6"/>
    <w:rsid w:val="00CF547F"/>
    <w:rsid w:val="00CF7D71"/>
    <w:rsid w:val="00D000C7"/>
    <w:rsid w:val="00D00A11"/>
    <w:rsid w:val="00D02DF3"/>
    <w:rsid w:val="00D03BE6"/>
    <w:rsid w:val="00D15A40"/>
    <w:rsid w:val="00D239C2"/>
    <w:rsid w:val="00D27645"/>
    <w:rsid w:val="00D32EF4"/>
    <w:rsid w:val="00D35AA3"/>
    <w:rsid w:val="00D468C3"/>
    <w:rsid w:val="00D46B67"/>
    <w:rsid w:val="00D537C7"/>
    <w:rsid w:val="00D542AE"/>
    <w:rsid w:val="00D62F46"/>
    <w:rsid w:val="00D65FC5"/>
    <w:rsid w:val="00D81485"/>
    <w:rsid w:val="00D87575"/>
    <w:rsid w:val="00D90318"/>
    <w:rsid w:val="00D907EE"/>
    <w:rsid w:val="00D90D3A"/>
    <w:rsid w:val="00D93CDF"/>
    <w:rsid w:val="00D979EE"/>
    <w:rsid w:val="00DA2F63"/>
    <w:rsid w:val="00DC03BA"/>
    <w:rsid w:val="00DC2141"/>
    <w:rsid w:val="00DC3C61"/>
    <w:rsid w:val="00DC49EE"/>
    <w:rsid w:val="00DD57AB"/>
    <w:rsid w:val="00DE71F4"/>
    <w:rsid w:val="00DF33E8"/>
    <w:rsid w:val="00DF3879"/>
    <w:rsid w:val="00DF6D7C"/>
    <w:rsid w:val="00E03572"/>
    <w:rsid w:val="00E15B11"/>
    <w:rsid w:val="00E220EE"/>
    <w:rsid w:val="00E23F04"/>
    <w:rsid w:val="00E275BF"/>
    <w:rsid w:val="00E3101A"/>
    <w:rsid w:val="00E32EDF"/>
    <w:rsid w:val="00E32FC7"/>
    <w:rsid w:val="00E33F1F"/>
    <w:rsid w:val="00E33FD3"/>
    <w:rsid w:val="00E354F3"/>
    <w:rsid w:val="00E35D1A"/>
    <w:rsid w:val="00E35D41"/>
    <w:rsid w:val="00E43BC4"/>
    <w:rsid w:val="00E54C54"/>
    <w:rsid w:val="00E72A1B"/>
    <w:rsid w:val="00E745FB"/>
    <w:rsid w:val="00E750FE"/>
    <w:rsid w:val="00E829EA"/>
    <w:rsid w:val="00E963F9"/>
    <w:rsid w:val="00EA11A8"/>
    <w:rsid w:val="00EB3B4D"/>
    <w:rsid w:val="00ED1080"/>
    <w:rsid w:val="00ED4E25"/>
    <w:rsid w:val="00EE4021"/>
    <w:rsid w:val="00EF1946"/>
    <w:rsid w:val="00F01612"/>
    <w:rsid w:val="00F0414F"/>
    <w:rsid w:val="00F11608"/>
    <w:rsid w:val="00F1763D"/>
    <w:rsid w:val="00F211D5"/>
    <w:rsid w:val="00F21D71"/>
    <w:rsid w:val="00F226F1"/>
    <w:rsid w:val="00F33D45"/>
    <w:rsid w:val="00F4083F"/>
    <w:rsid w:val="00F52FCA"/>
    <w:rsid w:val="00F561F0"/>
    <w:rsid w:val="00F60665"/>
    <w:rsid w:val="00F6781D"/>
    <w:rsid w:val="00F67D60"/>
    <w:rsid w:val="00F70FE3"/>
    <w:rsid w:val="00F739C6"/>
    <w:rsid w:val="00F7526F"/>
    <w:rsid w:val="00F8398B"/>
    <w:rsid w:val="00F950AA"/>
    <w:rsid w:val="00F96EE6"/>
    <w:rsid w:val="00F97D24"/>
    <w:rsid w:val="00FA3A9F"/>
    <w:rsid w:val="00FB3752"/>
    <w:rsid w:val="00FB6B27"/>
    <w:rsid w:val="00FC2AF8"/>
    <w:rsid w:val="00FC68D9"/>
    <w:rsid w:val="00FD016E"/>
    <w:rsid w:val="00FD436A"/>
    <w:rsid w:val="00FE2BCD"/>
    <w:rsid w:val="00FE7C62"/>
    <w:rsid w:val="00FE7E02"/>
    <w:rsid w:val="00FF5EDB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4:docId w14:val="09890113"/>
  <w15:docId w15:val="{32C06C41-02B7-40FD-94AB-3282F795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1"/>
        <w:szCs w:val="21"/>
        <w:lang w:val="de-CH" w:eastAsia="de-CH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96084"/>
  </w:style>
  <w:style w:type="paragraph" w:styleId="berschrift1">
    <w:name w:val="heading 1"/>
    <w:basedOn w:val="Standard"/>
    <w:next w:val="Standard"/>
    <w:link w:val="berschrift1Zchn"/>
    <w:uiPriority w:val="9"/>
    <w:qFormat/>
    <w:rsid w:val="00513F03"/>
    <w:pPr>
      <w:keepNext/>
      <w:keepLines/>
      <w:numPr>
        <w:numId w:val="19"/>
      </w:numPr>
      <w:tabs>
        <w:tab w:val="clear" w:pos="340"/>
        <w:tab w:val="left" w:pos="510"/>
      </w:tabs>
      <w:spacing w:line="260" w:lineRule="exact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3F03"/>
    <w:pPr>
      <w:keepNext/>
      <w:keepLines/>
      <w:numPr>
        <w:ilvl w:val="1"/>
        <w:numId w:val="19"/>
      </w:numPr>
      <w:spacing w:after="200" w:line="260" w:lineRule="exact"/>
      <w:ind w:left="510" w:hanging="51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27645"/>
    <w:pPr>
      <w:keepNext/>
      <w:keepLines/>
      <w:numPr>
        <w:ilvl w:val="2"/>
        <w:numId w:val="19"/>
      </w:numPr>
      <w:tabs>
        <w:tab w:val="left" w:pos="851"/>
        <w:tab w:val="left" w:pos="1021"/>
        <w:tab w:val="left" w:pos="1191"/>
      </w:tabs>
      <w:spacing w:line="300" w:lineRule="exact"/>
      <w:outlineLvl w:val="2"/>
    </w:pPr>
    <w:rPr>
      <w:rFonts w:eastAsiaTheme="majorEastAsia" w:cstheme="majorBidi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875"/>
    <w:pPr>
      <w:keepNext/>
      <w:keepLines/>
      <w:numPr>
        <w:ilvl w:val="3"/>
        <w:numId w:val="19"/>
      </w:numPr>
      <w:spacing w:line="300" w:lineRule="exac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72875"/>
    <w:pPr>
      <w:keepNext/>
      <w:keepLines/>
      <w:numPr>
        <w:ilvl w:val="4"/>
        <w:numId w:val="19"/>
      </w:numPr>
      <w:spacing w:line="260" w:lineRule="exact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72875"/>
    <w:pPr>
      <w:keepNext/>
      <w:keepLines/>
      <w:numPr>
        <w:ilvl w:val="5"/>
        <w:numId w:val="19"/>
      </w:numPr>
      <w:spacing w:line="260" w:lineRule="exact"/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FB3752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FB3752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FB3752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147"/>
    <w:pPr>
      <w:spacing w:before="100" w:after="200" w:line="200" w:lineRule="atLeast"/>
    </w:pPr>
    <w:rPr>
      <w:b/>
      <w:bCs/>
      <w:sz w:val="17"/>
      <w:szCs w:val="18"/>
    </w:rPr>
  </w:style>
  <w:style w:type="paragraph" w:styleId="Blocktext">
    <w:name w:val="Block Text"/>
    <w:basedOn w:val="Standard"/>
    <w:uiPriority w:val="99"/>
    <w:semiHidden/>
    <w:unhideWhenUsed/>
    <w:rsid w:val="00BE72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</w:rPr>
  </w:style>
  <w:style w:type="table" w:customStyle="1" w:styleId="DunkleListe1">
    <w:name w:val="Dunkle Liste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BE7264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E7264"/>
    <w:rPr>
      <w:rFonts w:ascii="Arial" w:hAnsi="Arial"/>
      <w:sz w:val="21"/>
      <w:szCs w:val="20"/>
    </w:rPr>
  </w:style>
  <w:style w:type="table" w:customStyle="1" w:styleId="FarbigeListe1">
    <w:name w:val="Farbige Liste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FarbigeSchattierung1">
    <w:name w:val="Farbige Schattierung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FarbigesRaster1">
    <w:name w:val="Farbiges Raster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uzeile">
    <w:name w:val="footer"/>
    <w:basedOn w:val="Standard"/>
    <w:link w:val="FuzeileZchn"/>
    <w:uiPriority w:val="99"/>
    <w:rsid w:val="00002231"/>
    <w:pPr>
      <w:spacing w:line="240" w:lineRule="auto"/>
    </w:pPr>
    <w:rPr>
      <w:sz w:val="10"/>
    </w:rPr>
  </w:style>
  <w:style w:type="character" w:customStyle="1" w:styleId="FuzeileZchn">
    <w:name w:val="Fußzeile Zchn"/>
    <w:basedOn w:val="Absatz-Standardschriftart"/>
    <w:link w:val="Fuzeile"/>
    <w:uiPriority w:val="99"/>
    <w:rsid w:val="00002231"/>
    <w:rPr>
      <w:sz w:val="10"/>
    </w:rPr>
  </w:style>
  <w:style w:type="table" w:customStyle="1" w:styleId="HelleListe1">
    <w:name w:val="Helle Liste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HelleListe-Akzent11">
    <w:name w:val="Helle Liste - Akzent 1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HelleSchattierung1">
    <w:name w:val="Helle Schattierung1"/>
    <w:basedOn w:val="NormaleTabelle"/>
    <w:uiPriority w:val="60"/>
    <w:rsid w:val="00E354F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HelleSchattierung-Akzent11">
    <w:name w:val="Helle Schattierung - Akzent 11"/>
    <w:basedOn w:val="NormaleTabelle"/>
    <w:uiPriority w:val="60"/>
    <w:rsid w:val="00E354F3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E354F3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E354F3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E354F3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E354F3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E354F3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HellesRaster1">
    <w:name w:val="Helles Raster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HellesRaster-Akzent11">
    <w:name w:val="Helles Raster - Akzent 1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354F3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354F3"/>
    <w:rPr>
      <w:rFonts w:eastAsiaTheme="majorEastAsia" w:cstheme="majorBidi"/>
      <w:b/>
      <w:bC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13F03"/>
    <w:rPr>
      <w:rFonts w:eastAsiaTheme="majorEastAsia" w:cstheme="majorBidi"/>
      <w:b/>
      <w:bCs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54F3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E354F3"/>
    <w:rPr>
      <w:b/>
      <w:bCs/>
      <w:i/>
      <w:iCs/>
      <w:color w:val="auto"/>
    </w:rPr>
  </w:style>
  <w:style w:type="character" w:styleId="IntensiverVerweis">
    <w:name w:val="Intense Reference"/>
    <w:basedOn w:val="Absatz-Standardschriftart"/>
    <w:uiPriority w:val="32"/>
    <w:semiHidden/>
    <w:rsid w:val="00E354F3"/>
    <w:rPr>
      <w:b/>
      <w:bCs/>
      <w:smallCaps/>
      <w:color w:val="auto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E354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0001D"/>
    <w:rPr>
      <w:rFonts w:ascii="Arial" w:hAnsi="Arial"/>
      <w:b/>
      <w:bCs/>
      <w:i/>
      <w:iCs/>
      <w:sz w:val="21"/>
    </w:rPr>
  </w:style>
  <w:style w:type="table" w:customStyle="1" w:styleId="MittlereListe11">
    <w:name w:val="Mittlere Liste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ittlereListe1-Akzent11">
    <w:name w:val="Mittlere Liste 1 - Akzent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21">
    <w:name w:val="Mittlere Liste 2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Schattierung11">
    <w:name w:val="Mittlere Schattierung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1">
    <w:name w:val="Mittlere Schattierung 1 - Akzent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21">
    <w:name w:val="Mittlere Schattierung 2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11">
    <w:name w:val="Mittlere Schattierung 2 - Akzent 1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Raster11">
    <w:name w:val="Mittleres Raster 1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ittleresRaster21">
    <w:name w:val="Mittleres Raster 2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ittleresRaster31">
    <w:name w:val="Mittleres Raster 3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35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354F3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354F3"/>
    <w:pPr>
      <w:spacing w:before="120"/>
    </w:pPr>
    <w:rPr>
      <w:rFonts w:eastAsiaTheme="majorEastAsia" w:cstheme="majorBidi"/>
      <w:b/>
      <w:bCs/>
      <w:sz w:val="28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E354F3"/>
    <w:rPr>
      <w:i/>
      <w:iCs/>
      <w:color w:val="auto"/>
    </w:rPr>
  </w:style>
  <w:style w:type="character" w:styleId="SchwacherVerweis">
    <w:name w:val="Subtle Reference"/>
    <w:basedOn w:val="Absatz-Standardschriftart"/>
    <w:uiPriority w:val="31"/>
    <w:semiHidden/>
    <w:rsid w:val="00E354F3"/>
    <w:rPr>
      <w:smallCaps/>
      <w:color w:val="auto"/>
      <w:u w:val="single"/>
    </w:rPr>
  </w:style>
  <w:style w:type="table" w:styleId="Tabelle3D-Effekt1">
    <w:name w:val="Table 3D effects 1"/>
    <w:basedOn w:val="NormaleTabelle"/>
    <w:uiPriority w:val="99"/>
    <w:semiHidden/>
    <w:unhideWhenUsed/>
    <w:rsid w:val="00E354F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E354F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E354F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E354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E354F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E3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E354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E354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E354F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E354F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E354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E354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E354F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E354F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E354F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E354F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E354F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E354F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E354F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E354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E354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E354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E354F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E354F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596084"/>
    <w:pPr>
      <w:spacing w:line="240" w:lineRule="auto"/>
    </w:pPr>
    <w:rPr>
      <w:sz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B3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B37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B3752"/>
    <w:rPr>
      <w:rFonts w:ascii="Arial" w:hAnsi="Arial"/>
      <w:sz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B375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B3752"/>
    <w:rPr>
      <w:rFonts w:ascii="Arial" w:hAnsi="Arial"/>
      <w:sz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B375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B3752"/>
    <w:rPr>
      <w:rFonts w:ascii="Arial" w:hAnsi="Arial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B375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B3752"/>
    <w:rPr>
      <w:rFonts w:ascii="Arial" w:hAnsi="Arial"/>
      <w:sz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B375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B3752"/>
    <w:rPr>
      <w:rFonts w:ascii="Arial" w:hAnsi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B375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B3752"/>
    <w:rPr>
      <w:rFonts w:ascii="Arial" w:hAnsi="Arial"/>
      <w:sz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0001D"/>
    <w:pPr>
      <w:spacing w:line="340" w:lineRule="exact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001D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13F03"/>
    <w:rPr>
      <w:rFonts w:eastAsiaTheme="majorEastAsia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7645"/>
    <w:rPr>
      <w:rFonts w:eastAsiaTheme="majorEastAsia" w:cstheme="majorBidi"/>
      <w:b/>
      <w:b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875"/>
    <w:rPr>
      <w:rFonts w:eastAsiaTheme="majorEastAsia" w:cstheme="majorBidi"/>
      <w:bCs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72875"/>
    <w:rPr>
      <w:rFonts w:eastAsiaTheme="majorEastAsia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72875"/>
    <w:rPr>
      <w:rFonts w:eastAsiaTheme="majorEastAsia" w:cstheme="majorBidi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5476"/>
    <w:rPr>
      <w:rFonts w:eastAsiaTheme="majorEastAsia" w:cstheme="majorBidi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5476"/>
    <w:rPr>
      <w:rFonts w:eastAsiaTheme="majorEastAsia" w:cstheme="majorBidi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5476"/>
    <w:rPr>
      <w:rFonts w:eastAsiaTheme="majorEastAsia" w:cstheme="majorBidi"/>
      <w:i/>
      <w:iCs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FB3752"/>
    <w:pPr>
      <w:spacing w:line="240" w:lineRule="auto"/>
    </w:pPr>
    <w:rPr>
      <w:rFonts w:eastAsiaTheme="majorEastAsia" w:cstheme="majorBidi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B3752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001D"/>
    <w:pPr>
      <w:numPr>
        <w:ilvl w:val="1"/>
      </w:numPr>
      <w:spacing w:line="300" w:lineRule="exact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001D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13F03"/>
    <w:pPr>
      <w:tabs>
        <w:tab w:val="right" w:pos="8381"/>
      </w:tabs>
      <w:spacing w:before="340" w:line="340" w:lineRule="exact"/>
      <w:ind w:left="680" w:hanging="68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65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65AC"/>
    <w:rPr>
      <w:rFonts w:ascii="Tahoma" w:hAnsi="Tahoma" w:cs="Tahoma"/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4">
    <w:name w:val="toc 4"/>
    <w:basedOn w:val="Standard"/>
    <w:next w:val="Standard"/>
    <w:autoRedefine/>
    <w:uiPriority w:val="39"/>
    <w:semiHidden/>
    <w:rsid w:val="00043B4C"/>
    <w:pPr>
      <w:spacing w:after="100"/>
      <w:ind w:left="630"/>
    </w:pPr>
  </w:style>
  <w:style w:type="paragraph" w:styleId="Verzeichnis5">
    <w:name w:val="toc 5"/>
    <w:basedOn w:val="Standard"/>
    <w:next w:val="Standard"/>
    <w:autoRedefine/>
    <w:uiPriority w:val="39"/>
    <w:semiHidden/>
    <w:rsid w:val="00043B4C"/>
    <w:pPr>
      <w:spacing w:after="100"/>
      <w:ind w:left="840"/>
    </w:pPr>
  </w:style>
  <w:style w:type="paragraph" w:styleId="Verzeichnis6">
    <w:name w:val="toc 6"/>
    <w:basedOn w:val="Standard"/>
    <w:next w:val="Standard"/>
    <w:autoRedefine/>
    <w:uiPriority w:val="39"/>
    <w:semiHidden/>
    <w:rsid w:val="00043B4C"/>
    <w:pPr>
      <w:spacing w:after="100"/>
      <w:ind w:left="1050"/>
    </w:pPr>
  </w:style>
  <w:style w:type="paragraph" w:customStyle="1" w:styleId="Aufzhlung1">
    <w:name w:val="Aufzählung1"/>
    <w:basedOn w:val="Standard"/>
    <w:uiPriority w:val="8"/>
    <w:qFormat/>
    <w:rsid w:val="00F4083F"/>
    <w:pPr>
      <w:numPr>
        <w:numId w:val="20"/>
      </w:numPr>
      <w:tabs>
        <w:tab w:val="left" w:pos="227"/>
      </w:tabs>
      <w:ind w:left="227" w:hanging="227"/>
    </w:pPr>
  </w:style>
  <w:style w:type="paragraph" w:customStyle="1" w:styleId="Aufzhlung2">
    <w:name w:val="Aufzählung2"/>
    <w:basedOn w:val="Standard"/>
    <w:uiPriority w:val="8"/>
    <w:qFormat/>
    <w:rsid w:val="00F4083F"/>
    <w:pPr>
      <w:numPr>
        <w:ilvl w:val="1"/>
        <w:numId w:val="20"/>
      </w:numPr>
      <w:tabs>
        <w:tab w:val="left" w:pos="454"/>
      </w:tabs>
    </w:pPr>
  </w:style>
  <w:style w:type="paragraph" w:customStyle="1" w:styleId="Aufzhlung3">
    <w:name w:val="Aufzählung3"/>
    <w:basedOn w:val="Standard"/>
    <w:uiPriority w:val="8"/>
    <w:qFormat/>
    <w:rsid w:val="00F4083F"/>
    <w:pPr>
      <w:numPr>
        <w:ilvl w:val="2"/>
        <w:numId w:val="20"/>
      </w:numPr>
      <w:tabs>
        <w:tab w:val="clear" w:pos="681"/>
        <w:tab w:val="left" w:pos="680"/>
      </w:tabs>
    </w:pPr>
  </w:style>
  <w:style w:type="paragraph" w:styleId="Listenabsatz">
    <w:name w:val="List Paragraph"/>
    <w:basedOn w:val="Standard"/>
    <w:uiPriority w:val="34"/>
    <w:unhideWhenUsed/>
    <w:rsid w:val="008C0EC0"/>
    <w:pPr>
      <w:ind w:left="227" w:hanging="227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C0EC0"/>
    <w:pPr>
      <w:ind w:left="454" w:hanging="227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C0EC0"/>
    <w:pPr>
      <w:ind w:left="681" w:hanging="22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C0EC0"/>
    <w:pPr>
      <w:numPr>
        <w:numId w:val="13"/>
      </w:numPr>
      <w:ind w:left="227" w:hanging="227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C0EC0"/>
    <w:pPr>
      <w:numPr>
        <w:numId w:val="14"/>
      </w:numPr>
      <w:ind w:left="454" w:hanging="227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C0EC0"/>
    <w:pPr>
      <w:numPr>
        <w:numId w:val="15"/>
      </w:numPr>
      <w:ind w:left="681" w:hanging="227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C0EC0"/>
    <w:pPr>
      <w:numPr>
        <w:numId w:val="16"/>
      </w:numPr>
      <w:ind w:left="907" w:hanging="227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C0EC0"/>
    <w:pPr>
      <w:numPr>
        <w:numId w:val="17"/>
      </w:numPr>
      <w:ind w:left="1134" w:hanging="227"/>
      <w:contextualSpacing/>
    </w:pPr>
  </w:style>
  <w:style w:type="paragraph" w:styleId="Aufzhlungszeichen2">
    <w:name w:val="List Bullet 2"/>
    <w:basedOn w:val="Standard"/>
    <w:uiPriority w:val="99"/>
    <w:semiHidden/>
    <w:rsid w:val="009D0BE3"/>
    <w:pPr>
      <w:tabs>
        <w:tab w:val="left" w:pos="454"/>
      </w:tabs>
      <w:contextualSpacing/>
    </w:pPr>
  </w:style>
  <w:style w:type="paragraph" w:styleId="Aufzhlungszeichen">
    <w:name w:val="List Bullet"/>
    <w:basedOn w:val="Standard"/>
    <w:uiPriority w:val="99"/>
    <w:semiHidden/>
    <w:rsid w:val="009D0BE3"/>
    <w:pPr>
      <w:numPr>
        <w:numId w:val="5"/>
      </w:numPr>
      <w:tabs>
        <w:tab w:val="left" w:pos="227"/>
      </w:tabs>
      <w:ind w:left="2268" w:hanging="2268"/>
      <w:contextualSpacing/>
    </w:pPr>
  </w:style>
  <w:style w:type="paragraph" w:styleId="Aufzhlungszeichen3">
    <w:name w:val="List Bullet 3"/>
    <w:basedOn w:val="Standard"/>
    <w:uiPriority w:val="99"/>
    <w:semiHidden/>
    <w:rsid w:val="009D0BE3"/>
    <w:pPr>
      <w:numPr>
        <w:numId w:val="7"/>
      </w:numPr>
      <w:ind w:left="681" w:hanging="227"/>
      <w:contextualSpacing/>
    </w:pPr>
  </w:style>
  <w:style w:type="paragraph" w:styleId="Aufzhlungszeichen4">
    <w:name w:val="List Bullet 4"/>
    <w:basedOn w:val="Standard"/>
    <w:uiPriority w:val="99"/>
    <w:semiHidden/>
    <w:rsid w:val="009D0BE3"/>
    <w:pPr>
      <w:numPr>
        <w:numId w:val="8"/>
      </w:numPr>
      <w:ind w:left="907" w:hanging="227"/>
      <w:contextualSpacing/>
    </w:pPr>
  </w:style>
  <w:style w:type="paragraph" w:styleId="Aufzhlungszeichen5">
    <w:name w:val="List Bullet 5"/>
    <w:basedOn w:val="Standard"/>
    <w:uiPriority w:val="99"/>
    <w:semiHidden/>
    <w:rsid w:val="009D0BE3"/>
    <w:pPr>
      <w:numPr>
        <w:numId w:val="9"/>
      </w:numPr>
      <w:ind w:left="1134" w:hanging="227"/>
      <w:contextualSpacing/>
    </w:pPr>
  </w:style>
  <w:style w:type="paragraph" w:styleId="Kopfzeile">
    <w:name w:val="header"/>
    <w:basedOn w:val="Standard"/>
    <w:link w:val="KopfzeileZchn"/>
    <w:uiPriority w:val="99"/>
    <w:rsid w:val="00183966"/>
    <w:pPr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966"/>
  </w:style>
  <w:style w:type="table" w:customStyle="1" w:styleId="SGTabelle1">
    <w:name w:val="SG Tabelle 1"/>
    <w:basedOn w:val="NormaleTabelle"/>
    <w:uiPriority w:val="99"/>
    <w:rsid w:val="007F413D"/>
    <w:pPr>
      <w:spacing w:line="240" w:lineRule="auto"/>
    </w:pPr>
    <w:rPr>
      <w:sz w:val="17"/>
      <w:szCs w:val="22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wordWrap/>
        <w:spacing w:beforeLines="0" w:beforeAutospacing="0" w:afterLines="0" w:afterAutospacing="0" w:line="200" w:lineRule="atLeast"/>
        <w:ind w:leftChars="0" w:left="0" w:rightChars="0" w:right="0" w:firstLineChars="0" w:firstLine="0"/>
        <w:jc w:val="left"/>
        <w:outlineLvl w:val="9"/>
      </w:pPr>
      <w:rPr>
        <w:rFonts w:ascii="Arial" w:hAnsi="Arial"/>
        <w:b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GTabelle2">
    <w:name w:val="SG Tabelle 2"/>
    <w:basedOn w:val="NormaleTabelle"/>
    <w:uiPriority w:val="99"/>
    <w:rsid w:val="00FE2BCD"/>
    <w:pPr>
      <w:spacing w:line="240" w:lineRule="auto"/>
      <w:jc w:val="right"/>
    </w:pPr>
    <w:rPr>
      <w:sz w:val="17"/>
      <w:szCs w:val="22"/>
    </w:rPr>
    <w:tblPr>
      <w:tblBorders>
        <w:insideH w:val="single" w:sz="4" w:space="0" w:color="auto"/>
      </w:tblBorders>
    </w:tblPr>
    <w:tblStylePr w:type="firstRow">
      <w:rPr>
        <w:rFonts w:ascii="Arial" w:hAnsi="Arial"/>
        <w:b/>
        <w:i w:val="0"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/>
        <w:b/>
        <w:i w:val="0"/>
        <w:sz w:val="17"/>
      </w:rPr>
      <w:tblPr/>
      <w:tcPr>
        <w:tcBorders>
          <w:top w:val="single" w:sz="8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character" w:styleId="Hyperlink">
    <w:name w:val="Hyperlink"/>
    <w:basedOn w:val="Absatz-Standardschriftart"/>
    <w:uiPriority w:val="99"/>
    <w:unhideWhenUsed/>
    <w:rsid w:val="00CA3BCA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E4C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TBA_eigenes%20Log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35DD3-C378-4C5B-B14C-B28557E4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TBA_eigenes Logo</Template>
  <TotalTime>0</TotalTime>
  <Pages>22</Pages>
  <Words>2943</Words>
  <Characters>18542</Characters>
  <Application>Microsoft Office Word</Application>
  <DocSecurity>0</DocSecurity>
  <Lines>154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Personalangaben und Referenzen</vt:lpstr>
    </vt:vector>
  </TitlesOfParts>
  <Company>Kanton St.Gallen</Company>
  <LinksUpToDate>false</LinksUpToDate>
  <CharactersWithSpaces>21443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Personalangaben und Referenzen</dc:title>
  <dc:creator>Zingerli, Claudia</dc:creator>
  <dc:description>Version 1.3 / konvertiert in WD2013</dc:description>
  <cp:lastModifiedBy>Zingerli Claudia BD-TBA-SK-KB</cp:lastModifiedBy>
  <cp:revision>27</cp:revision>
  <cp:lastPrinted>2021-08-06T06:57:00Z</cp:lastPrinted>
  <dcterms:created xsi:type="dcterms:W3CDTF">2020-06-08T13:08:00Z</dcterms:created>
  <dcterms:modified xsi:type="dcterms:W3CDTF">2021-09-20T14:00:00Z</dcterms:modified>
  <cp:category>Formular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rrespondenz">
    <vt:lpwstr>Brief</vt:lpwstr>
  </property>
</Properties>
</file>